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605A1" w14:paraId="326ADDA8" w14:textId="77777777">
        <w:tc>
          <w:tcPr>
            <w:tcW w:w="509" w:type="dxa"/>
          </w:tcPr>
          <w:p w14:paraId="2BB86745" w14:textId="77777777" w:rsidR="00E605A1" w:rsidRDefault="00824383">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C5E8D98" w14:textId="323ECADD" w:rsidR="00E605A1" w:rsidRDefault="00824383">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50774">
              <w:rPr>
                <w:rFonts w:ascii="黑体" w:eastAsia="黑体" w:hAnsi="黑体" w:hint="eastAsia"/>
                <w:sz w:val="21"/>
                <w:szCs w:val="21"/>
              </w:rPr>
              <w:t>65.020.20</w:t>
            </w:r>
            <w:r>
              <w:rPr>
                <w:rFonts w:ascii="黑体" w:eastAsia="黑体" w:hAnsi="黑体"/>
                <w:sz w:val="21"/>
                <w:szCs w:val="21"/>
              </w:rPr>
              <w:fldChar w:fldCharType="end"/>
            </w:r>
            <w:bookmarkEnd w:id="0"/>
          </w:p>
        </w:tc>
      </w:tr>
      <w:tr w:rsidR="00E605A1" w14:paraId="594B3FA0" w14:textId="77777777">
        <w:tc>
          <w:tcPr>
            <w:tcW w:w="509" w:type="dxa"/>
          </w:tcPr>
          <w:p w14:paraId="48C63CEA" w14:textId="77777777" w:rsidR="00E605A1" w:rsidRDefault="00824383">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81BB066" w14:textId="398C723C" w:rsidR="00E605A1" w:rsidRDefault="00824383">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50774">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605A1" w14:paraId="1AC96467" w14:textId="77777777">
        <w:tc>
          <w:tcPr>
            <w:tcW w:w="6407" w:type="dxa"/>
          </w:tcPr>
          <w:p w14:paraId="36D4BFA8" w14:textId="45019316" w:rsidR="00E605A1" w:rsidRDefault="00824383">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9219677" wp14:editId="48964DBD">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050774">
              <w:rPr>
                <w:rFonts w:hint="eastAsia"/>
              </w:rPr>
              <w:t>14</w:t>
            </w:r>
            <w:r>
              <w:fldChar w:fldCharType="end"/>
            </w:r>
            <w:bookmarkEnd w:id="3"/>
          </w:p>
        </w:tc>
      </w:tr>
    </w:tbl>
    <w:p w14:paraId="3B1D8B20" w14:textId="3CFAD6D4" w:rsidR="00E605A1" w:rsidRDefault="00824383">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F323D2">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76F1DF1" w14:textId="5B347F20" w:rsidR="00E605A1" w:rsidRDefault="00824383">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050774">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050774">
        <w:rPr>
          <w:rFonts w:hint="eastAsia"/>
        </w:rPr>
        <w:t>2024</w:t>
      </w:r>
      <w:r>
        <w:fldChar w:fldCharType="end"/>
      </w:r>
      <w:bookmarkEnd w:id="7"/>
    </w:p>
    <w:p w14:paraId="7CDCA626" w14:textId="44C762A0" w:rsidR="00E605A1" w:rsidRDefault="00824383">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sidR="00050774">
        <w:rPr>
          <w:rFonts w:hAnsi="黑体"/>
        </w:rPr>
        <w:t> </w:t>
      </w:r>
      <w:r w:rsidR="00050774">
        <w:rPr>
          <w:rFonts w:hAnsi="黑体"/>
        </w:rPr>
        <w:t> </w:t>
      </w:r>
      <w:r w:rsidR="00050774">
        <w:rPr>
          <w:rFonts w:hAnsi="黑体"/>
        </w:rPr>
        <w:t> </w:t>
      </w:r>
      <w:r w:rsidR="00050774">
        <w:rPr>
          <w:rFonts w:hAnsi="黑体"/>
        </w:rPr>
        <w:t> </w:t>
      </w:r>
      <w:r w:rsidR="00050774">
        <w:rPr>
          <w:rFonts w:hAnsi="黑体"/>
        </w:rPr>
        <w:t> </w:t>
      </w:r>
      <w:r>
        <w:rPr>
          <w:rFonts w:hAnsi="黑体"/>
        </w:rPr>
        <w:fldChar w:fldCharType="end"/>
      </w:r>
      <w:bookmarkEnd w:id="8"/>
    </w:p>
    <w:p w14:paraId="37DF0CE5" w14:textId="77777777" w:rsidR="00E605A1" w:rsidRDefault="00824383">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93124D3" wp14:editId="7D5E925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73C9D0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02FE883C" w14:textId="77777777" w:rsidR="00E605A1" w:rsidRDefault="00E605A1">
      <w:pPr>
        <w:pStyle w:val="afffff0"/>
        <w:framePr w:w="9639" w:h="6976" w:hRule="exact" w:hSpace="0" w:vSpace="0" w:wrap="around" w:hAnchor="page" w:y="6408"/>
        <w:jc w:val="center"/>
        <w:rPr>
          <w:rFonts w:ascii="黑体" w:eastAsia="黑体" w:hAnsi="黑体" w:hint="eastAsia"/>
          <w:b w:val="0"/>
          <w:bCs w:val="0"/>
          <w:w w:val="100"/>
        </w:rPr>
      </w:pPr>
    </w:p>
    <w:p w14:paraId="79BD0D81" w14:textId="7315E4E9" w:rsidR="00E605A1" w:rsidRDefault="00824383">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A55E0">
        <w:rPr>
          <w:rFonts w:hint="eastAsia"/>
        </w:rPr>
        <w:t>玉米饲用小黑麦一年两作种植技术规程</w:t>
      </w:r>
      <w:r>
        <w:fldChar w:fldCharType="end"/>
      </w:r>
      <w:bookmarkEnd w:id="9"/>
    </w:p>
    <w:p w14:paraId="64BC1868" w14:textId="77777777" w:rsidR="00E605A1" w:rsidRDefault="00E605A1">
      <w:pPr>
        <w:framePr w:w="9639" w:h="6974" w:hRule="exact" w:wrap="around" w:vAnchor="page" w:hAnchor="page" w:x="1419" w:y="6408" w:anchorLock="1"/>
        <w:ind w:left="-1418"/>
      </w:pPr>
    </w:p>
    <w:p w14:paraId="1F013902" w14:textId="79E5222B" w:rsidR="00E605A1" w:rsidRDefault="00824383">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EF419A">
        <w:rPr>
          <w:rFonts w:eastAsia="黑体" w:hint="eastAsia"/>
          <w:szCs w:val="28"/>
        </w:rPr>
        <w:t>点击此处添加标准名称的英文译名</w:t>
      </w:r>
      <w:r>
        <w:rPr>
          <w:rFonts w:eastAsia="黑体"/>
          <w:szCs w:val="28"/>
        </w:rPr>
        <w:fldChar w:fldCharType="end"/>
      </w:r>
      <w:bookmarkEnd w:id="10"/>
    </w:p>
    <w:p w14:paraId="0CF4B26F" w14:textId="77777777" w:rsidR="00E605A1" w:rsidRDefault="00E605A1">
      <w:pPr>
        <w:framePr w:w="9639" w:h="6974" w:hRule="exact" w:wrap="around" w:vAnchor="page" w:hAnchor="page" w:x="1419" w:y="6408" w:anchorLock="1"/>
        <w:spacing w:line="760" w:lineRule="exact"/>
        <w:ind w:left="-1418"/>
      </w:pPr>
    </w:p>
    <w:p w14:paraId="226E025A" w14:textId="77777777" w:rsidR="00E605A1" w:rsidRDefault="00E605A1">
      <w:pPr>
        <w:pStyle w:val="afffffff8"/>
        <w:framePr w:w="9639" w:h="6974" w:hRule="exact" w:wrap="around" w:vAnchor="page" w:hAnchor="page" w:x="1419" w:y="6408" w:anchorLock="1"/>
        <w:textAlignment w:val="bottom"/>
        <w:rPr>
          <w:rFonts w:eastAsia="黑体"/>
          <w:szCs w:val="28"/>
        </w:rPr>
      </w:pPr>
    </w:p>
    <w:p w14:paraId="715CE8BF" w14:textId="726484C2" w:rsidR="00E605A1" w:rsidRDefault="00824383">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459CE1E" w14:textId="662B14A7" w:rsidR="00E605A1" w:rsidRDefault="00824383">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F323D2">
        <w:rPr>
          <w:sz w:val="21"/>
          <w:szCs w:val="28"/>
        </w:rPr>
        <w:t> </w:t>
      </w:r>
      <w:r w:rsidR="00F323D2">
        <w:rPr>
          <w:sz w:val="21"/>
          <w:szCs w:val="28"/>
        </w:rPr>
        <w:t> </w:t>
      </w:r>
      <w:r w:rsidR="00F323D2">
        <w:rPr>
          <w:sz w:val="21"/>
          <w:szCs w:val="28"/>
        </w:rPr>
        <w:t> </w:t>
      </w:r>
      <w:r w:rsidR="00F323D2">
        <w:rPr>
          <w:sz w:val="21"/>
          <w:szCs w:val="28"/>
        </w:rPr>
        <w:t> </w:t>
      </w:r>
      <w:r w:rsidR="00F323D2">
        <w:rPr>
          <w:sz w:val="21"/>
          <w:szCs w:val="28"/>
        </w:rPr>
        <w:t> </w:t>
      </w:r>
      <w:r>
        <w:rPr>
          <w:sz w:val="21"/>
          <w:szCs w:val="28"/>
        </w:rPr>
        <w:fldChar w:fldCharType="end"/>
      </w:r>
      <w:bookmarkEnd w:id="12"/>
    </w:p>
    <w:p w14:paraId="54450992" w14:textId="77777777" w:rsidR="00E605A1" w:rsidRDefault="00824383">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78D1A79" w14:textId="4F7A7451" w:rsidR="00E605A1" w:rsidRDefault="00824383">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A80EDC">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B3D9E7F" w14:textId="5ECD4759" w:rsidR="00E605A1" w:rsidRDefault="00824383">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A80EDC">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5F668CC" w14:textId="0A1D4288" w:rsidR="00E605A1" w:rsidRDefault="00824383">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sidR="00A51781">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91F1AEC" w14:textId="77777777" w:rsidR="00E605A1" w:rsidRDefault="00824383">
      <w:pPr>
        <w:rPr>
          <w:rFonts w:ascii="宋体" w:hAnsi="宋体" w:hint="eastAsia"/>
          <w:sz w:val="28"/>
          <w:szCs w:val="28"/>
        </w:rPr>
        <w:sectPr w:rsidR="00E605A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8240" behindDoc="0" locked="1" layoutInCell="1" allowOverlap="1" wp14:anchorId="3020C55C" wp14:editId="7440254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FFC98E7" id="直接连接符 5" o:spid="_x0000_s1026"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FD75763" w14:textId="77777777" w:rsidR="003C73EB" w:rsidRDefault="003C73EB" w:rsidP="003C73EB">
      <w:pPr>
        <w:pStyle w:val="affffffa"/>
        <w:spacing w:after="468"/>
        <w:rPr>
          <w:rFonts w:hint="eastAsia"/>
        </w:rPr>
      </w:pPr>
      <w:bookmarkStart w:id="21" w:name="_Toc70611350"/>
      <w:bookmarkStart w:id="22" w:name="_Toc71898480"/>
      <w:bookmarkStart w:id="23" w:name="_Toc72168839"/>
      <w:bookmarkStart w:id="24" w:name="_Toc72168873"/>
      <w:bookmarkStart w:id="25" w:name="_Toc180244805"/>
      <w:bookmarkStart w:id="26" w:name="_Toc180267035"/>
      <w:bookmarkStart w:id="27" w:name="_Toc180267058"/>
      <w:bookmarkStart w:id="28" w:name="_Toc181044246"/>
      <w:bookmarkStart w:id="29" w:name="BookMark1"/>
      <w:r w:rsidRPr="003C73EB">
        <w:rPr>
          <w:rFonts w:hint="eastAsia"/>
          <w:spacing w:val="320"/>
        </w:rPr>
        <w:lastRenderedPageBreak/>
        <w:t>目</w:t>
      </w:r>
      <w:r>
        <w:rPr>
          <w:rFonts w:hint="eastAsia"/>
        </w:rPr>
        <w:t>次</w:t>
      </w:r>
    </w:p>
    <w:p w14:paraId="67D96181" w14:textId="2C9ACCA3"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r w:rsidRPr="003C73EB">
        <w:fldChar w:fldCharType="begin"/>
      </w:r>
      <w:r w:rsidRPr="003C73EB">
        <w:instrText xml:space="preserve"> TOC \o "1-1" \h \t "标准文件_一级条标题,2,标准文件_附录一级条标题,2," </w:instrText>
      </w:r>
      <w:r w:rsidRPr="003C73EB">
        <w:fldChar w:fldCharType="separate"/>
      </w:r>
      <w:hyperlink w:anchor="_Toc181084379" w:history="1">
        <w:r w:rsidRPr="003C73EB">
          <w:rPr>
            <w:rStyle w:val="affffb"/>
            <w:rFonts w:hint="eastAsia"/>
            <w:noProof/>
          </w:rPr>
          <w:t>前言</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_Toc181084379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II</w:t>
        </w:r>
        <w:r w:rsidRPr="003C73EB">
          <w:rPr>
            <w:rFonts w:hint="eastAsia"/>
            <w:noProof/>
          </w:rPr>
          <w:fldChar w:fldCharType="end"/>
        </w:r>
      </w:hyperlink>
    </w:p>
    <w:p w14:paraId="197E7B84" w14:textId="2BE9C17D"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1084380" w:history="1">
        <w:r w:rsidRPr="003C73EB">
          <w:rPr>
            <w:rStyle w:val="affffb"/>
            <w:rFonts w:hint="eastAsia"/>
            <w:noProof/>
          </w:rPr>
          <w:t>1</w:t>
        </w:r>
        <w:r>
          <w:rPr>
            <w:rStyle w:val="affffb"/>
            <w:noProof/>
          </w:rPr>
          <w:t xml:space="preserve"> </w:t>
        </w:r>
        <w:r w:rsidRPr="003C73EB">
          <w:rPr>
            <w:rStyle w:val="affffb"/>
            <w:rFonts w:hint="eastAsia"/>
            <w:noProof/>
          </w:rPr>
          <w:t xml:space="preserve"> 范围</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_Toc181084380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1</w:t>
        </w:r>
        <w:r w:rsidRPr="003C73EB">
          <w:rPr>
            <w:rFonts w:hint="eastAsia"/>
            <w:noProof/>
          </w:rPr>
          <w:fldChar w:fldCharType="end"/>
        </w:r>
      </w:hyperlink>
    </w:p>
    <w:p w14:paraId="24552EC7" w14:textId="331A8E44"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1084381" w:history="1">
        <w:r w:rsidRPr="003C73EB">
          <w:rPr>
            <w:rStyle w:val="affffb"/>
            <w:rFonts w:hint="eastAsia"/>
            <w:noProof/>
          </w:rPr>
          <w:t>2</w:t>
        </w:r>
        <w:r>
          <w:rPr>
            <w:rStyle w:val="affffb"/>
            <w:noProof/>
          </w:rPr>
          <w:t xml:space="preserve"> </w:t>
        </w:r>
        <w:r w:rsidRPr="003C73EB">
          <w:rPr>
            <w:rStyle w:val="affffb"/>
            <w:rFonts w:hint="eastAsia"/>
            <w:noProof/>
          </w:rPr>
          <w:t xml:space="preserve"> 规范性引用文件</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_Toc181084381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1</w:t>
        </w:r>
        <w:r w:rsidRPr="003C73EB">
          <w:rPr>
            <w:rFonts w:hint="eastAsia"/>
            <w:noProof/>
          </w:rPr>
          <w:fldChar w:fldCharType="end"/>
        </w:r>
      </w:hyperlink>
    </w:p>
    <w:p w14:paraId="72F04821" w14:textId="0B5DFE27"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1084382" w:history="1">
        <w:r w:rsidRPr="003C73EB">
          <w:rPr>
            <w:rStyle w:val="affffb"/>
            <w:rFonts w:hint="eastAsia"/>
            <w:noProof/>
          </w:rPr>
          <w:t>3</w:t>
        </w:r>
        <w:r>
          <w:rPr>
            <w:rStyle w:val="affffb"/>
            <w:noProof/>
          </w:rPr>
          <w:t xml:space="preserve"> </w:t>
        </w:r>
        <w:r w:rsidRPr="003C73EB">
          <w:rPr>
            <w:rStyle w:val="affffb"/>
            <w:rFonts w:hint="eastAsia"/>
            <w:noProof/>
          </w:rPr>
          <w:t xml:space="preserve"> 术语和定义</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_Toc181084382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1</w:t>
        </w:r>
        <w:r w:rsidRPr="003C73EB">
          <w:rPr>
            <w:rFonts w:hint="eastAsia"/>
            <w:noProof/>
          </w:rPr>
          <w:fldChar w:fldCharType="end"/>
        </w:r>
      </w:hyperlink>
    </w:p>
    <w:p w14:paraId="070C10E7" w14:textId="06B962E4"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1084383" w:history="1">
        <w:r w:rsidRPr="003C73EB">
          <w:rPr>
            <w:rStyle w:val="affffb"/>
            <w:rFonts w:hint="eastAsia"/>
            <w:noProof/>
          </w:rPr>
          <w:t>4</w:t>
        </w:r>
        <w:r>
          <w:rPr>
            <w:rStyle w:val="affffb"/>
            <w:noProof/>
          </w:rPr>
          <w:t xml:space="preserve"> </w:t>
        </w:r>
        <w:r w:rsidRPr="003C73EB">
          <w:rPr>
            <w:rStyle w:val="affffb"/>
            <w:rFonts w:hint="eastAsia"/>
            <w:noProof/>
          </w:rPr>
          <w:t xml:space="preserve"> 产地环境条件</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_Toc181084383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2</w:t>
        </w:r>
        <w:r w:rsidRPr="003C73EB">
          <w:rPr>
            <w:rFonts w:hint="eastAsia"/>
            <w:noProof/>
          </w:rPr>
          <w:fldChar w:fldCharType="end"/>
        </w:r>
      </w:hyperlink>
    </w:p>
    <w:p w14:paraId="74F12B95" w14:textId="32A4DDE4"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1084384" w:history="1">
        <w:r w:rsidRPr="003C73EB">
          <w:rPr>
            <w:rStyle w:val="affffb"/>
            <w:rFonts w:hint="eastAsia"/>
            <w:noProof/>
          </w:rPr>
          <w:t>5</w:t>
        </w:r>
        <w:r>
          <w:rPr>
            <w:rStyle w:val="affffb"/>
            <w:noProof/>
          </w:rPr>
          <w:t xml:space="preserve"> </w:t>
        </w:r>
        <w:r w:rsidRPr="003C73EB">
          <w:rPr>
            <w:rStyle w:val="affffb"/>
            <w:rFonts w:hint="eastAsia"/>
            <w:noProof/>
          </w:rPr>
          <w:t xml:space="preserve"> 玉米的栽培管理</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_Toc181084384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2</w:t>
        </w:r>
        <w:r w:rsidRPr="003C73EB">
          <w:rPr>
            <w:rFonts w:hint="eastAsia"/>
            <w:noProof/>
          </w:rPr>
          <w:fldChar w:fldCharType="end"/>
        </w:r>
      </w:hyperlink>
    </w:p>
    <w:p w14:paraId="6321DFC6" w14:textId="4EE41F0A"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1084385" w:history="1">
        <w:r w:rsidRPr="003C73EB">
          <w:rPr>
            <w:rStyle w:val="affffb"/>
            <w:rFonts w:hint="eastAsia"/>
            <w:noProof/>
          </w:rPr>
          <w:t>6</w:t>
        </w:r>
        <w:r>
          <w:rPr>
            <w:rStyle w:val="affffb"/>
            <w:noProof/>
          </w:rPr>
          <w:t xml:space="preserve"> </w:t>
        </w:r>
        <w:r w:rsidRPr="003C73EB">
          <w:rPr>
            <w:rStyle w:val="affffb"/>
            <w:rFonts w:hint="eastAsia"/>
            <w:noProof/>
          </w:rPr>
          <w:t xml:space="preserve"> 饲用小黑麦的种植管理</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_Toc181084385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3</w:t>
        </w:r>
        <w:r w:rsidRPr="003C73EB">
          <w:rPr>
            <w:rFonts w:hint="eastAsia"/>
            <w:noProof/>
          </w:rPr>
          <w:fldChar w:fldCharType="end"/>
        </w:r>
      </w:hyperlink>
    </w:p>
    <w:p w14:paraId="25929775" w14:textId="0FC985C4"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1084386" w:history="1">
        <w:r w:rsidRPr="003C73EB">
          <w:rPr>
            <w:rStyle w:val="affffb"/>
            <w:rFonts w:hint="eastAsia"/>
            <w:noProof/>
          </w:rPr>
          <w:t>7</w:t>
        </w:r>
        <w:r>
          <w:rPr>
            <w:rStyle w:val="affffb"/>
            <w:noProof/>
          </w:rPr>
          <w:t xml:space="preserve"> </w:t>
        </w:r>
        <w:r w:rsidRPr="003C73EB">
          <w:rPr>
            <w:rStyle w:val="affffb"/>
            <w:rFonts w:hint="eastAsia"/>
            <w:noProof/>
          </w:rPr>
          <w:t xml:space="preserve"> 收获</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_Toc181084386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4</w:t>
        </w:r>
        <w:r w:rsidRPr="003C73EB">
          <w:rPr>
            <w:rFonts w:hint="eastAsia"/>
            <w:noProof/>
          </w:rPr>
          <w:fldChar w:fldCharType="end"/>
        </w:r>
      </w:hyperlink>
    </w:p>
    <w:p w14:paraId="03C925E5" w14:textId="226B7A85"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1084387" w:history="1">
        <w:r w:rsidRPr="003C73EB">
          <w:rPr>
            <w:rStyle w:val="affffb"/>
            <w:rFonts w:hint="eastAsia"/>
            <w:noProof/>
          </w:rPr>
          <w:t>8</w:t>
        </w:r>
        <w:r>
          <w:rPr>
            <w:rStyle w:val="affffb"/>
            <w:noProof/>
          </w:rPr>
          <w:t xml:space="preserve"> </w:t>
        </w:r>
        <w:r w:rsidRPr="003C73EB">
          <w:rPr>
            <w:rStyle w:val="affffb"/>
            <w:rFonts w:hint="eastAsia"/>
            <w:noProof/>
          </w:rPr>
          <w:t xml:space="preserve"> 生产档案</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_Toc181084387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4</w:t>
        </w:r>
        <w:r w:rsidRPr="003C73EB">
          <w:rPr>
            <w:rFonts w:hint="eastAsia"/>
            <w:noProof/>
          </w:rPr>
          <w:fldChar w:fldCharType="end"/>
        </w:r>
      </w:hyperlink>
    </w:p>
    <w:p w14:paraId="56BF731E" w14:textId="34F2F250" w:rsidR="003C73EB" w:rsidRPr="003C73EB" w:rsidRDefault="003C73E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1084388" w:history="1">
        <w:r w:rsidRPr="003C73EB">
          <w:rPr>
            <w:rStyle w:val="affffb"/>
            <w:rFonts w:hint="eastAsia"/>
            <w:noProof/>
          </w:rPr>
          <w:t>附录A（资料性）</w:t>
        </w:r>
        <w:r>
          <w:rPr>
            <w:rStyle w:val="affffb"/>
            <w:noProof/>
          </w:rPr>
          <w:t xml:space="preserve"> </w:t>
        </w:r>
        <w:r w:rsidRPr="003C73EB">
          <w:rPr>
            <w:rStyle w:val="affffb"/>
            <w:rFonts w:hint="eastAsia"/>
            <w:noProof/>
          </w:rPr>
          <w:t xml:space="preserve"> 玉米饲用小黑麦一年两作种植技术生产档案</w:t>
        </w:r>
        <w:r w:rsidRPr="003C73EB">
          <w:rPr>
            <w:rFonts w:hint="eastAsia"/>
            <w:noProof/>
          </w:rPr>
          <w:tab/>
        </w:r>
        <w:r w:rsidRPr="003C73EB">
          <w:rPr>
            <w:rFonts w:hint="eastAsia"/>
            <w:noProof/>
          </w:rPr>
          <w:fldChar w:fldCharType="begin"/>
        </w:r>
        <w:r w:rsidRPr="003C73EB">
          <w:rPr>
            <w:rFonts w:hint="eastAsia"/>
            <w:noProof/>
          </w:rPr>
          <w:instrText xml:space="preserve"> </w:instrText>
        </w:r>
        <w:r w:rsidRPr="003C73EB">
          <w:rPr>
            <w:noProof/>
          </w:rPr>
          <w:instrText>PAGEREF _Toc181084388 \h</w:instrText>
        </w:r>
        <w:r w:rsidRPr="003C73EB">
          <w:rPr>
            <w:rFonts w:hint="eastAsia"/>
            <w:noProof/>
          </w:rPr>
          <w:instrText xml:space="preserve"> </w:instrText>
        </w:r>
        <w:r w:rsidRPr="003C73EB">
          <w:rPr>
            <w:rFonts w:hint="eastAsia"/>
            <w:noProof/>
          </w:rPr>
        </w:r>
        <w:r w:rsidRPr="003C73EB">
          <w:rPr>
            <w:noProof/>
          </w:rPr>
          <w:fldChar w:fldCharType="separate"/>
        </w:r>
        <w:r w:rsidR="00DF2FE9">
          <w:rPr>
            <w:noProof/>
          </w:rPr>
          <w:t>5</w:t>
        </w:r>
        <w:r w:rsidRPr="003C73EB">
          <w:rPr>
            <w:rFonts w:hint="eastAsia"/>
            <w:noProof/>
          </w:rPr>
          <w:fldChar w:fldCharType="end"/>
        </w:r>
      </w:hyperlink>
    </w:p>
    <w:p w14:paraId="0F411295" w14:textId="09B03732" w:rsidR="003C73EB" w:rsidRPr="003C73EB" w:rsidRDefault="003C73EB" w:rsidP="003C73EB">
      <w:pPr>
        <w:pStyle w:val="affffffa"/>
        <w:spacing w:after="468"/>
        <w:sectPr w:rsidR="003C73EB" w:rsidRPr="003C73EB" w:rsidSect="003C73EB">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type="lines" w:linePitch="312"/>
        </w:sectPr>
      </w:pPr>
      <w:r w:rsidRPr="003C73EB">
        <w:fldChar w:fldCharType="end"/>
      </w:r>
    </w:p>
    <w:p w14:paraId="45D24953" w14:textId="46AB3E64" w:rsidR="00E605A1" w:rsidRDefault="00824383">
      <w:pPr>
        <w:pStyle w:val="a6"/>
        <w:spacing w:after="468"/>
      </w:pPr>
      <w:bookmarkStart w:id="30" w:name="BookMark2"/>
      <w:bookmarkStart w:id="31" w:name="_Toc181084379"/>
      <w:bookmarkEnd w:id="29"/>
      <w:r>
        <w:rPr>
          <w:spacing w:val="320"/>
        </w:rPr>
        <w:lastRenderedPageBreak/>
        <w:t>前</w:t>
      </w:r>
      <w:r>
        <w:t>言</w:t>
      </w:r>
      <w:bookmarkEnd w:id="21"/>
      <w:bookmarkEnd w:id="22"/>
      <w:bookmarkEnd w:id="23"/>
      <w:bookmarkEnd w:id="24"/>
      <w:bookmarkEnd w:id="25"/>
      <w:bookmarkEnd w:id="26"/>
      <w:bookmarkEnd w:id="27"/>
      <w:bookmarkEnd w:id="28"/>
      <w:bookmarkEnd w:id="31"/>
    </w:p>
    <w:p w14:paraId="341328F9" w14:textId="77777777" w:rsidR="00E37FA1" w:rsidRDefault="00E37FA1" w:rsidP="000E0C40">
      <w:pPr>
        <w:pStyle w:val="afffff5"/>
        <w:spacing w:line="360" w:lineRule="auto"/>
        <w:ind w:firstLine="420"/>
      </w:pPr>
      <w:r w:rsidRPr="00E37FA1">
        <w:rPr>
          <w:rFonts w:hint="eastAsia"/>
        </w:rPr>
        <w:t>本文件按照GB/T 1.1-2020 《标准化工作导则 第1部分：标准化文件的结构和起草规则》的规定起草。</w:t>
      </w:r>
    </w:p>
    <w:p w14:paraId="0D9786B6" w14:textId="77777777" w:rsidR="00E37FA1" w:rsidRDefault="00E37FA1" w:rsidP="000E0C40">
      <w:pPr>
        <w:pStyle w:val="afffff5"/>
        <w:spacing w:line="360" w:lineRule="auto"/>
        <w:ind w:firstLine="420"/>
      </w:pPr>
      <w:r w:rsidRPr="00E37FA1">
        <w:rPr>
          <w:rFonts w:hint="eastAsia"/>
        </w:rPr>
        <w:t>本文件由山西省农业农村厅提出、组织实施和监督检查。</w:t>
      </w:r>
    </w:p>
    <w:p w14:paraId="374003EA" w14:textId="77777777" w:rsidR="00E37FA1" w:rsidRDefault="00E37FA1" w:rsidP="00E37FA1">
      <w:pPr>
        <w:pStyle w:val="afffff5"/>
        <w:spacing w:line="360" w:lineRule="auto"/>
        <w:ind w:firstLine="420"/>
      </w:pPr>
      <w:r>
        <w:rPr>
          <w:rFonts w:hint="eastAsia"/>
        </w:rPr>
        <w:t>本文件由山西省市场监督管理局对标准的组织实施情况进行监督检查。</w:t>
      </w:r>
    </w:p>
    <w:p w14:paraId="2DE2E633" w14:textId="14896E95" w:rsidR="00E37FA1" w:rsidRDefault="00E37FA1" w:rsidP="00E37FA1">
      <w:pPr>
        <w:pStyle w:val="afffff5"/>
        <w:spacing w:line="360" w:lineRule="auto"/>
        <w:ind w:firstLine="420"/>
      </w:pPr>
      <w:r>
        <w:rPr>
          <w:rFonts w:hint="eastAsia"/>
        </w:rPr>
        <w:t>本文件由山西省农业标准化技术委员会归口</w:t>
      </w:r>
      <w:r w:rsidR="00C17435">
        <w:rPr>
          <w:rFonts w:hint="eastAsia"/>
        </w:rPr>
        <w:t>（</w:t>
      </w:r>
      <w:r w:rsidR="00760769">
        <w:rPr>
          <w:rFonts w:hint="eastAsia"/>
        </w:rPr>
        <w:t>SXS/TC19</w:t>
      </w:r>
      <w:r w:rsidR="00C17435">
        <w:rPr>
          <w:rFonts w:hint="eastAsia"/>
        </w:rPr>
        <w:t>）</w:t>
      </w:r>
      <w:r>
        <w:rPr>
          <w:rFonts w:hint="eastAsia"/>
        </w:rPr>
        <w:t>。</w:t>
      </w:r>
    </w:p>
    <w:p w14:paraId="74A60339" w14:textId="52F46CB7" w:rsidR="00E37FA1" w:rsidRDefault="00E37FA1" w:rsidP="00E37FA1">
      <w:pPr>
        <w:pStyle w:val="afffff5"/>
        <w:spacing w:line="360" w:lineRule="auto"/>
        <w:ind w:firstLine="420"/>
      </w:pPr>
      <w:r>
        <w:rPr>
          <w:rFonts w:hint="eastAsia"/>
        </w:rPr>
        <w:t>本文件起草单位：</w:t>
      </w:r>
      <w:r w:rsidRPr="00BA0A14">
        <w:rPr>
          <w:rFonts w:hint="eastAsia"/>
        </w:rPr>
        <w:t>山西农业大学、山西省畜牧技术推广服务中心。</w:t>
      </w:r>
    </w:p>
    <w:p w14:paraId="72AC18BF" w14:textId="20AF58B9" w:rsidR="00E605A1" w:rsidRPr="00BA0A14" w:rsidRDefault="00E37FA1" w:rsidP="00E37FA1">
      <w:pPr>
        <w:pStyle w:val="afffff5"/>
        <w:spacing w:line="360" w:lineRule="auto"/>
        <w:ind w:firstLine="420"/>
      </w:pPr>
      <w:r>
        <w:rPr>
          <w:rFonts w:hint="eastAsia"/>
        </w:rPr>
        <w:t>本文件主要起草人：</w:t>
      </w:r>
      <w:r w:rsidRPr="00BA0A14">
        <w:rPr>
          <w:rFonts w:hint="eastAsia"/>
        </w:rPr>
        <w:t>高文俊、</w:t>
      </w:r>
      <w:r>
        <w:rPr>
          <w:rFonts w:hint="eastAsia"/>
        </w:rPr>
        <w:t>杨子森、</w:t>
      </w:r>
      <w:r w:rsidRPr="00BA0A14">
        <w:rPr>
          <w:rFonts w:hint="eastAsia"/>
        </w:rPr>
        <w:t>侯东来、候向阳、张婷、许庆方</w:t>
      </w:r>
      <w:r>
        <w:rPr>
          <w:rFonts w:hint="eastAsia"/>
        </w:rPr>
        <w:t>、方志红、杨轩、</w:t>
      </w:r>
      <w:r w:rsidRPr="00BA0A14">
        <w:rPr>
          <w:rFonts w:hint="eastAsia"/>
        </w:rPr>
        <w:t>郭璞、梁银萍、岑慧芳</w:t>
      </w:r>
      <w:r>
        <w:rPr>
          <w:rFonts w:hint="eastAsia"/>
        </w:rPr>
        <w:t>。</w:t>
      </w:r>
    </w:p>
    <w:p w14:paraId="4F3E5E1B" w14:textId="77777777" w:rsidR="00E605A1" w:rsidRPr="000E4585" w:rsidRDefault="00E605A1">
      <w:pPr>
        <w:pStyle w:val="afffff5"/>
        <w:ind w:firstLine="420"/>
        <w:sectPr w:rsidR="00E605A1" w:rsidRPr="000E4585">
          <w:pgSz w:w="11906" w:h="16838"/>
          <w:pgMar w:top="567" w:right="1134" w:bottom="1134" w:left="1134" w:header="1418" w:footer="1134" w:gutter="284"/>
          <w:pgNumType w:fmt="upperRoman"/>
          <w:cols w:space="425"/>
          <w:formProt w:val="0"/>
          <w:docGrid w:type="lines" w:linePitch="312"/>
        </w:sectPr>
      </w:pPr>
    </w:p>
    <w:p w14:paraId="26AD226D" w14:textId="77777777" w:rsidR="00E605A1" w:rsidRDefault="00E605A1">
      <w:pPr>
        <w:spacing w:line="20" w:lineRule="exact"/>
        <w:jc w:val="center"/>
        <w:rPr>
          <w:rFonts w:ascii="黑体" w:eastAsia="黑体" w:hAnsi="黑体" w:hint="eastAsia"/>
          <w:sz w:val="32"/>
          <w:szCs w:val="32"/>
        </w:rPr>
      </w:pPr>
      <w:bookmarkStart w:id="32" w:name="BookMark4"/>
      <w:bookmarkEnd w:id="30"/>
    </w:p>
    <w:p w14:paraId="5B0E89A9" w14:textId="77777777" w:rsidR="00E605A1" w:rsidRDefault="00E605A1">
      <w:pPr>
        <w:spacing w:line="20" w:lineRule="exact"/>
        <w:jc w:val="center"/>
        <w:rPr>
          <w:rFonts w:ascii="黑体" w:eastAsia="黑体" w:hAnsi="黑体" w:hint="eastAsia"/>
          <w:sz w:val="32"/>
          <w:szCs w:val="32"/>
        </w:rPr>
      </w:pPr>
    </w:p>
    <w:bookmarkStart w:id="33" w:name="NEW_STAND_NAME" w:displacedByCustomXml="next"/>
    <w:sdt>
      <w:sdtPr>
        <w:tag w:val="NEW_STAND_NAME"/>
        <w:id w:val="595910757"/>
        <w:lock w:val="sdtLocked"/>
        <w:placeholder>
          <w:docPart w:val="33DCA147A7454FAA8DDEA2FDFF313BA5"/>
        </w:placeholder>
      </w:sdtPr>
      <w:sdtContent>
        <w:p w14:paraId="57C3FEF8" w14:textId="117965E1" w:rsidR="00E605A1" w:rsidRDefault="00A51781" w:rsidP="00BA55E0">
          <w:pPr>
            <w:pStyle w:val="afffffffff8"/>
            <w:spacing w:beforeLines="1" w:before="3" w:afterLines="220" w:after="686"/>
            <w:rPr>
              <w:rFonts w:hint="eastAsia"/>
            </w:rPr>
          </w:pPr>
          <w:r>
            <w:rPr>
              <w:rFonts w:hint="eastAsia"/>
            </w:rPr>
            <w:t>玉米饲用小黑麦一年两作种植技术规程</w:t>
          </w:r>
        </w:p>
      </w:sdtContent>
    </w:sdt>
    <w:p w14:paraId="1519637C" w14:textId="77777777" w:rsidR="00E605A1" w:rsidRDefault="00824383">
      <w:pPr>
        <w:pStyle w:val="affc"/>
        <w:spacing w:before="312" w:after="312"/>
      </w:pPr>
      <w:bookmarkStart w:id="34" w:name="_Toc26718930"/>
      <w:bookmarkStart w:id="35" w:name="_Toc24884211"/>
      <w:bookmarkStart w:id="36" w:name="_Toc70611351"/>
      <w:bookmarkStart w:id="37" w:name="_Toc26986530"/>
      <w:bookmarkStart w:id="38" w:name="_Toc24884218"/>
      <w:bookmarkStart w:id="39" w:name="_Toc17233325"/>
      <w:bookmarkStart w:id="40" w:name="_Toc71898481"/>
      <w:bookmarkStart w:id="41" w:name="_Toc26648465"/>
      <w:bookmarkStart w:id="42" w:name="_Toc17233333"/>
      <w:bookmarkStart w:id="43" w:name="_Toc26986771"/>
      <w:bookmarkStart w:id="44" w:name="_Toc72168840"/>
      <w:bookmarkStart w:id="45" w:name="_Toc72168874"/>
      <w:bookmarkStart w:id="46" w:name="_Toc180244806"/>
      <w:bookmarkStart w:id="47" w:name="_Toc180267036"/>
      <w:bookmarkStart w:id="48" w:name="_Toc180267059"/>
      <w:bookmarkStart w:id="49" w:name="_Toc181044247"/>
      <w:bookmarkStart w:id="50" w:name="_Toc181084380"/>
      <w:bookmarkEnd w:id="3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397C1A" w14:textId="06861DC6" w:rsidR="00283AFD" w:rsidRPr="00283AFD" w:rsidRDefault="00824383" w:rsidP="00283AFD">
      <w:pPr>
        <w:pStyle w:val="12"/>
        <w:spacing w:line="360" w:lineRule="auto"/>
        <w:ind w:firstLineChars="200" w:firstLine="420"/>
        <w:contextualSpacing/>
      </w:pPr>
      <w:bookmarkStart w:id="51" w:name="_Toc17233326"/>
      <w:bookmarkStart w:id="52" w:name="_Toc24884212"/>
      <w:bookmarkStart w:id="53" w:name="_Toc24884219"/>
      <w:bookmarkStart w:id="54" w:name="_Toc26648466"/>
      <w:bookmarkStart w:id="55" w:name="_Toc17233334"/>
      <w:r>
        <w:rPr>
          <w:rFonts w:hint="eastAsia"/>
        </w:rPr>
        <w:t>本文件规定了</w:t>
      </w:r>
      <w:r w:rsidR="00F24D85" w:rsidRPr="00283AFD">
        <w:rPr>
          <w:rFonts w:hint="eastAsia"/>
        </w:rPr>
        <w:t>玉米饲用</w:t>
      </w:r>
      <w:r w:rsidR="00ED2487" w:rsidRPr="00283AFD">
        <w:rPr>
          <w:rFonts w:hint="eastAsia"/>
        </w:rPr>
        <w:t>小黑麦</w:t>
      </w:r>
      <w:r w:rsidR="00283AFD">
        <w:rPr>
          <w:rFonts w:hint="eastAsia"/>
        </w:rPr>
        <w:t>一年两作</w:t>
      </w:r>
      <w:r w:rsidR="00BA55E0">
        <w:rPr>
          <w:rFonts w:hint="eastAsia"/>
        </w:rPr>
        <w:t>种植</w:t>
      </w:r>
      <w:r w:rsidR="00ED2487" w:rsidRPr="00283AFD">
        <w:rPr>
          <w:rFonts w:hint="eastAsia"/>
        </w:rPr>
        <w:t>技术</w:t>
      </w:r>
      <w:r w:rsidRPr="00283AFD">
        <w:rPr>
          <w:rFonts w:hint="eastAsia"/>
        </w:rPr>
        <w:t>的术语和定义</w:t>
      </w:r>
      <w:r w:rsidR="00283AFD" w:rsidRPr="00283AFD">
        <w:rPr>
          <w:rFonts w:hint="eastAsia"/>
        </w:rPr>
        <w:t>、</w:t>
      </w:r>
      <w:r w:rsidR="006542D3">
        <w:rPr>
          <w:rFonts w:hint="eastAsia"/>
        </w:rPr>
        <w:t>产地</w:t>
      </w:r>
      <w:r w:rsidR="00BA55E0">
        <w:rPr>
          <w:rFonts w:hint="eastAsia"/>
        </w:rPr>
        <w:t>环境条件</w:t>
      </w:r>
      <w:r w:rsidR="00283AFD" w:rsidRPr="00283AFD">
        <w:rPr>
          <w:rFonts w:hint="eastAsia"/>
        </w:rPr>
        <w:t>、</w:t>
      </w:r>
      <w:r w:rsidR="00E228C3" w:rsidRPr="00283AFD">
        <w:rPr>
          <w:rFonts w:hint="eastAsia"/>
        </w:rPr>
        <w:t>玉米的</w:t>
      </w:r>
      <w:r w:rsidR="00BA55E0">
        <w:rPr>
          <w:rFonts w:hint="eastAsia"/>
        </w:rPr>
        <w:t>种植</w:t>
      </w:r>
      <w:r w:rsidR="00E228C3" w:rsidRPr="00283AFD">
        <w:rPr>
          <w:rFonts w:hint="eastAsia"/>
        </w:rPr>
        <w:t>管理</w:t>
      </w:r>
      <w:r w:rsidR="00283AFD" w:rsidRPr="00283AFD">
        <w:rPr>
          <w:rFonts w:hint="eastAsia"/>
        </w:rPr>
        <w:t>、</w:t>
      </w:r>
      <w:r w:rsidR="00E228C3" w:rsidRPr="00283AFD">
        <w:rPr>
          <w:rFonts w:hint="eastAsia"/>
        </w:rPr>
        <w:t>饲用小黑麦的</w:t>
      </w:r>
      <w:r w:rsidR="00BA55E0">
        <w:rPr>
          <w:rFonts w:hint="eastAsia"/>
        </w:rPr>
        <w:t>种植</w:t>
      </w:r>
      <w:r w:rsidR="00E228C3" w:rsidRPr="00283AFD">
        <w:rPr>
          <w:rFonts w:hint="eastAsia"/>
        </w:rPr>
        <w:t>管理</w:t>
      </w:r>
      <w:r w:rsidR="00013A6D">
        <w:rPr>
          <w:rFonts w:hint="eastAsia"/>
        </w:rPr>
        <w:t>、收获和生产档案</w:t>
      </w:r>
      <w:r w:rsidR="00283AFD">
        <w:rPr>
          <w:rFonts w:hint="eastAsia"/>
        </w:rPr>
        <w:t>的技术要求</w:t>
      </w:r>
      <w:r w:rsidR="00283AFD" w:rsidRPr="00283AFD">
        <w:rPr>
          <w:rFonts w:hint="eastAsia"/>
        </w:rPr>
        <w:t>。</w:t>
      </w:r>
    </w:p>
    <w:p w14:paraId="4A61193E" w14:textId="08A95D70" w:rsidR="00E605A1" w:rsidRDefault="00824383" w:rsidP="00283AFD">
      <w:pPr>
        <w:pStyle w:val="12"/>
        <w:spacing w:line="360" w:lineRule="auto"/>
        <w:ind w:firstLineChars="200" w:firstLine="420"/>
        <w:contextualSpacing/>
      </w:pPr>
      <w:r>
        <w:rPr>
          <w:rFonts w:hint="eastAsia"/>
        </w:rPr>
        <w:t>本文件适用于</w:t>
      </w:r>
      <w:r w:rsidR="00283AFD" w:rsidRPr="00283AFD">
        <w:rPr>
          <w:rFonts w:hint="eastAsia"/>
        </w:rPr>
        <w:t>玉米饲用小黑麦</w:t>
      </w:r>
      <w:r w:rsidR="00283AFD">
        <w:rPr>
          <w:rFonts w:hint="eastAsia"/>
        </w:rPr>
        <w:t>一年两作</w:t>
      </w:r>
      <w:r w:rsidR="00013A6D">
        <w:rPr>
          <w:rFonts w:hint="eastAsia"/>
        </w:rPr>
        <w:t>种植管理</w:t>
      </w:r>
      <w:r>
        <w:rPr>
          <w:rFonts w:hint="eastAsia"/>
        </w:rPr>
        <w:t>。</w:t>
      </w:r>
    </w:p>
    <w:p w14:paraId="0A123A6A" w14:textId="77777777" w:rsidR="00E605A1" w:rsidRDefault="00824383">
      <w:pPr>
        <w:pStyle w:val="affc"/>
        <w:spacing w:before="312" w:after="312"/>
      </w:pPr>
      <w:bookmarkStart w:id="56" w:name="_Toc26986531"/>
      <w:bookmarkStart w:id="57" w:name="_Toc26718931"/>
      <w:bookmarkStart w:id="58" w:name="_Toc70611352"/>
      <w:bookmarkStart w:id="59" w:name="_Toc71898482"/>
      <w:bookmarkStart w:id="60" w:name="_Toc26986772"/>
      <w:bookmarkStart w:id="61" w:name="_Toc72168841"/>
      <w:bookmarkStart w:id="62" w:name="_Toc72168875"/>
      <w:bookmarkStart w:id="63" w:name="_Toc180244807"/>
      <w:bookmarkStart w:id="64" w:name="_Toc180267037"/>
      <w:bookmarkStart w:id="65" w:name="_Toc180267060"/>
      <w:bookmarkStart w:id="66" w:name="_Toc181044248"/>
      <w:bookmarkStart w:id="67" w:name="_Toc181084381"/>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AA2C11C97CE9480BA94A281ECA371B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FE75DE6" w14:textId="6D8D2524" w:rsidR="00594F56" w:rsidRDefault="00824383" w:rsidP="00CC113D">
          <w:pPr>
            <w:pStyle w:val="afffff5"/>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E2FF9A" w14:textId="12E71A48" w:rsidR="00C055FE" w:rsidRDefault="00C055FE" w:rsidP="00C055FE">
      <w:pPr>
        <w:pStyle w:val="afffff5"/>
        <w:spacing w:line="360" w:lineRule="auto"/>
        <w:ind w:firstLine="420"/>
      </w:pPr>
      <w:r>
        <w:rPr>
          <w:rFonts w:hint="eastAsia"/>
        </w:rPr>
        <w:t>GB 4404.1</w:t>
      </w:r>
      <w:r w:rsidR="00E9753A">
        <w:rPr>
          <w:rFonts w:hint="eastAsia"/>
        </w:rPr>
        <w:t xml:space="preserve"> </w:t>
      </w:r>
      <w:r w:rsidR="00B269E7">
        <w:rPr>
          <w:rFonts w:hint="eastAsia"/>
        </w:rPr>
        <w:t xml:space="preserve"> </w:t>
      </w:r>
      <w:r>
        <w:rPr>
          <w:rFonts w:hint="eastAsia"/>
        </w:rPr>
        <w:t>粮食作物种子 第1部分：禾谷类</w:t>
      </w:r>
    </w:p>
    <w:p w14:paraId="1D746780" w14:textId="10FDDAB8" w:rsidR="00C055FE" w:rsidRDefault="00C055FE" w:rsidP="00C055FE">
      <w:pPr>
        <w:pStyle w:val="afffff5"/>
        <w:spacing w:line="360" w:lineRule="auto"/>
        <w:ind w:firstLine="420"/>
      </w:pPr>
      <w:r>
        <w:rPr>
          <w:rFonts w:hint="eastAsia"/>
        </w:rPr>
        <w:t xml:space="preserve">GB 5084 </w:t>
      </w:r>
      <w:r w:rsidR="00B269E7">
        <w:rPr>
          <w:rFonts w:hint="eastAsia"/>
        </w:rPr>
        <w:t xml:space="preserve"> </w:t>
      </w:r>
      <w:r>
        <w:rPr>
          <w:rFonts w:hint="eastAsia"/>
        </w:rPr>
        <w:t>农田灌溉水质标准</w:t>
      </w:r>
    </w:p>
    <w:p w14:paraId="15B367F4" w14:textId="04E8EA76" w:rsidR="00C055FE" w:rsidRDefault="00C055FE" w:rsidP="00C055FE">
      <w:pPr>
        <w:pStyle w:val="afffff5"/>
        <w:spacing w:line="360" w:lineRule="auto"/>
        <w:ind w:firstLine="420"/>
      </w:pPr>
      <w:r>
        <w:rPr>
          <w:rFonts w:hint="eastAsia"/>
        </w:rPr>
        <w:t xml:space="preserve">GB 6142 </w:t>
      </w:r>
      <w:r w:rsidR="00B269E7">
        <w:rPr>
          <w:rFonts w:hint="eastAsia"/>
        </w:rPr>
        <w:t xml:space="preserve"> </w:t>
      </w:r>
      <w:r>
        <w:rPr>
          <w:rFonts w:hint="eastAsia"/>
        </w:rPr>
        <w:t>禾本科草种子质量分级</w:t>
      </w:r>
    </w:p>
    <w:p w14:paraId="15A78854" w14:textId="6DDC1CCE" w:rsidR="003C73EB" w:rsidRDefault="003C73EB" w:rsidP="003C73EB">
      <w:pPr>
        <w:pStyle w:val="afffff5"/>
        <w:spacing w:line="360" w:lineRule="auto"/>
        <w:ind w:firstLine="420"/>
      </w:pPr>
      <w:r>
        <w:rPr>
          <w:rFonts w:hint="eastAsia"/>
        </w:rPr>
        <w:t>GB 13078  饲料卫生标准</w:t>
      </w:r>
    </w:p>
    <w:p w14:paraId="1EA7B5F0" w14:textId="1FF1BE8A" w:rsidR="00C055FE" w:rsidRDefault="00C055FE" w:rsidP="00C055FE">
      <w:pPr>
        <w:pStyle w:val="afffff5"/>
        <w:spacing w:line="360" w:lineRule="auto"/>
        <w:ind w:firstLine="420"/>
      </w:pPr>
      <w:r>
        <w:rPr>
          <w:rFonts w:hint="eastAsia"/>
        </w:rPr>
        <w:t>GB/T</w:t>
      </w:r>
      <w:r w:rsidR="00FD2E43">
        <w:rPr>
          <w:rFonts w:hint="eastAsia"/>
        </w:rPr>
        <w:t xml:space="preserve"> </w:t>
      </w:r>
      <w:r>
        <w:rPr>
          <w:rFonts w:hint="eastAsia"/>
        </w:rPr>
        <w:t>8321</w:t>
      </w:r>
      <w:r w:rsidR="00E9753A">
        <w:rPr>
          <w:rFonts w:hint="eastAsia"/>
        </w:rPr>
        <w:t>（所有部分）</w:t>
      </w:r>
      <w:r>
        <w:rPr>
          <w:rFonts w:hint="eastAsia"/>
        </w:rPr>
        <w:t xml:space="preserve"> </w:t>
      </w:r>
      <w:r w:rsidR="00B269E7">
        <w:rPr>
          <w:rFonts w:hint="eastAsia"/>
        </w:rPr>
        <w:t xml:space="preserve"> </w:t>
      </w:r>
      <w:r>
        <w:rPr>
          <w:rFonts w:hint="eastAsia"/>
        </w:rPr>
        <w:t>农药合理使用准则</w:t>
      </w:r>
    </w:p>
    <w:p w14:paraId="22FB77CE" w14:textId="2A82E146" w:rsidR="00C055FE" w:rsidRDefault="00C055FE" w:rsidP="00C055FE">
      <w:pPr>
        <w:pStyle w:val="afffff5"/>
        <w:spacing w:line="360" w:lineRule="auto"/>
        <w:ind w:firstLine="420"/>
      </w:pPr>
      <w:r>
        <w:rPr>
          <w:rFonts w:hint="eastAsia"/>
        </w:rPr>
        <w:t xml:space="preserve">GB/T 15671 </w:t>
      </w:r>
      <w:r w:rsidR="00B269E7">
        <w:rPr>
          <w:rFonts w:hint="eastAsia"/>
        </w:rPr>
        <w:t xml:space="preserve"> </w:t>
      </w:r>
      <w:r>
        <w:rPr>
          <w:rFonts w:hint="eastAsia"/>
        </w:rPr>
        <w:t>农作物薄膜包衣种子技术条件</w:t>
      </w:r>
    </w:p>
    <w:p w14:paraId="5F20A355" w14:textId="77777777" w:rsidR="003C73EB" w:rsidRDefault="003C73EB" w:rsidP="003C73EB">
      <w:pPr>
        <w:pStyle w:val="afffff5"/>
        <w:spacing w:line="360" w:lineRule="auto"/>
        <w:ind w:firstLine="420"/>
      </w:pPr>
      <w:r w:rsidRPr="006542D3">
        <w:rPr>
          <w:rFonts w:hint="eastAsia"/>
        </w:rPr>
        <w:t>GB/T 42478-2023 农产品生产档案记载规范</w:t>
      </w:r>
    </w:p>
    <w:p w14:paraId="1D3835AA" w14:textId="29E40610" w:rsidR="00E605A1" w:rsidRDefault="00C055FE" w:rsidP="00C055FE">
      <w:pPr>
        <w:pStyle w:val="afffff5"/>
        <w:spacing w:line="360" w:lineRule="auto"/>
        <w:ind w:firstLine="420"/>
      </w:pPr>
      <w:r>
        <w:rPr>
          <w:rFonts w:hint="eastAsia"/>
        </w:rPr>
        <w:t xml:space="preserve">NY/T 496 </w:t>
      </w:r>
      <w:r w:rsidR="00B269E7">
        <w:rPr>
          <w:rFonts w:hint="eastAsia"/>
        </w:rPr>
        <w:t xml:space="preserve"> </w:t>
      </w:r>
      <w:r>
        <w:rPr>
          <w:rFonts w:hint="eastAsia"/>
        </w:rPr>
        <w:t>肥料合理使用准则</w:t>
      </w:r>
      <w:r w:rsidR="00E9753A">
        <w:rPr>
          <w:rFonts w:hint="eastAsia"/>
        </w:rPr>
        <w:t>通则</w:t>
      </w:r>
    </w:p>
    <w:p w14:paraId="48B7173A" w14:textId="77777777" w:rsidR="00862B2C" w:rsidRDefault="00862B2C" w:rsidP="00862B2C">
      <w:pPr>
        <w:pStyle w:val="afffff5"/>
        <w:spacing w:line="360" w:lineRule="auto"/>
        <w:ind w:firstLine="420"/>
      </w:pPr>
      <w:r>
        <w:rPr>
          <w:rFonts w:hint="eastAsia"/>
        </w:rPr>
        <w:t xml:space="preserve">NY/T 500  秸秆粉碎还田机  作业质量 </w:t>
      </w:r>
    </w:p>
    <w:p w14:paraId="48151162" w14:textId="5BB841BC" w:rsidR="003C73EB" w:rsidRDefault="00862B2C" w:rsidP="003C73EB">
      <w:pPr>
        <w:pStyle w:val="afffff5"/>
        <w:spacing w:line="360" w:lineRule="auto"/>
        <w:ind w:firstLine="420"/>
      </w:pPr>
      <w:r>
        <w:rPr>
          <w:rFonts w:hint="eastAsia"/>
        </w:rPr>
        <w:t>NY/T 1355  玉米收获机  作业质量</w:t>
      </w:r>
    </w:p>
    <w:p w14:paraId="58BEC081" w14:textId="46BEC228" w:rsidR="00862B2C" w:rsidRDefault="003C73EB" w:rsidP="00862B2C">
      <w:pPr>
        <w:pStyle w:val="afffff5"/>
        <w:spacing w:line="360" w:lineRule="auto"/>
        <w:ind w:firstLine="420"/>
      </w:pPr>
      <w:bookmarkStart w:id="68" w:name="_Hlk181041102"/>
      <w:r w:rsidRPr="00606688">
        <w:t>DB1411/T 49</w:t>
      </w:r>
      <w:bookmarkEnd w:id="68"/>
      <w:r>
        <w:rPr>
          <w:rFonts w:hint="eastAsia"/>
        </w:rPr>
        <w:t xml:space="preserve">  </w:t>
      </w:r>
      <w:r w:rsidRPr="00606688">
        <w:rPr>
          <w:rFonts w:hint="eastAsia"/>
        </w:rPr>
        <w:t>玉米病虫害绿色防控技术规程</w:t>
      </w:r>
    </w:p>
    <w:p w14:paraId="021EE155" w14:textId="77777777" w:rsidR="00E605A1" w:rsidRDefault="00824383">
      <w:pPr>
        <w:pStyle w:val="affc"/>
        <w:spacing w:before="312" w:after="312"/>
      </w:pPr>
      <w:bookmarkStart w:id="69" w:name="_Toc70611353"/>
      <w:bookmarkStart w:id="70" w:name="_Toc71898483"/>
      <w:bookmarkStart w:id="71" w:name="_Toc72168842"/>
      <w:bookmarkStart w:id="72" w:name="_Toc72168876"/>
      <w:bookmarkStart w:id="73" w:name="_Toc180244808"/>
      <w:bookmarkStart w:id="74" w:name="_Toc180267038"/>
      <w:bookmarkStart w:id="75" w:name="_Toc180267061"/>
      <w:bookmarkStart w:id="76" w:name="_Toc181044249"/>
      <w:bookmarkStart w:id="77" w:name="_Toc181084382"/>
      <w:r>
        <w:rPr>
          <w:rFonts w:hint="eastAsia"/>
          <w:szCs w:val="21"/>
        </w:rPr>
        <w:t>术语和定义</w:t>
      </w:r>
      <w:bookmarkEnd w:id="69"/>
      <w:bookmarkEnd w:id="70"/>
      <w:bookmarkEnd w:id="71"/>
      <w:bookmarkEnd w:id="72"/>
      <w:bookmarkEnd w:id="73"/>
      <w:bookmarkEnd w:id="74"/>
      <w:bookmarkEnd w:id="75"/>
      <w:bookmarkEnd w:id="76"/>
      <w:bookmarkEnd w:id="77"/>
    </w:p>
    <w:bookmarkStart w:id="78" w:name="_Toc26986532" w:displacedByCustomXml="next"/>
    <w:bookmarkEnd w:id="78" w:displacedByCustomXml="next"/>
    <w:sdt>
      <w:sdtPr>
        <w:id w:val="-1909835108"/>
        <w:placeholder>
          <w:docPart w:val="69AE9604E6D9479999DA93749AFD7F4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B723FC" w14:textId="77777777" w:rsidR="00E605A1" w:rsidRDefault="00824383">
          <w:pPr>
            <w:pStyle w:val="afffff5"/>
            <w:ind w:firstLine="420"/>
          </w:pPr>
          <w:r>
            <w:t>下列术语和定义适用于本文件。</w:t>
          </w:r>
        </w:p>
      </w:sdtContent>
    </w:sdt>
    <w:p w14:paraId="73854916" w14:textId="77777777" w:rsidR="00425CBA" w:rsidRDefault="00425CBA" w:rsidP="00425CBA">
      <w:pPr>
        <w:pStyle w:val="afffffffffff4"/>
        <w:spacing w:line="360" w:lineRule="auto"/>
        <w:ind w:left="420" w:hangingChars="200" w:hanging="420"/>
        <w:rPr>
          <w:rFonts w:ascii="黑体" w:eastAsia="黑体" w:hAnsi="黑体" w:hint="eastAsia"/>
        </w:rPr>
      </w:pPr>
      <w:bookmarkStart w:id="79" w:name="_Toc70611354"/>
    </w:p>
    <w:p w14:paraId="2A60DD47" w14:textId="3FD97002" w:rsidR="00E72AAE" w:rsidRPr="00E72AAE" w:rsidRDefault="006F482A" w:rsidP="0062304B">
      <w:pPr>
        <w:pStyle w:val="afffffffffff4"/>
        <w:numPr>
          <w:ilvl w:val="0"/>
          <w:numId w:val="0"/>
        </w:numPr>
        <w:ind w:left="420"/>
        <w:rPr>
          <w:rFonts w:ascii="黑体" w:eastAsia="黑体" w:hAnsi="黑体" w:hint="eastAsia"/>
        </w:rPr>
      </w:pPr>
      <w:r w:rsidRPr="00E72AAE">
        <w:rPr>
          <w:rFonts w:ascii="黑体" w:eastAsia="黑体" w:hAnsi="黑体" w:hint="eastAsia"/>
        </w:rPr>
        <w:t>饲用小黑麦</w:t>
      </w:r>
      <w:bookmarkEnd w:id="79"/>
    </w:p>
    <w:p w14:paraId="73FFBF6F" w14:textId="35600753" w:rsidR="00437BED" w:rsidRPr="00437BED" w:rsidRDefault="00693702" w:rsidP="00437BED">
      <w:pPr>
        <w:pStyle w:val="afffffffffff4"/>
        <w:numPr>
          <w:ilvl w:val="0"/>
          <w:numId w:val="0"/>
        </w:numPr>
        <w:spacing w:beforeLines="50" w:before="156" w:afterLines="50" w:after="156" w:line="360" w:lineRule="auto"/>
        <w:ind w:firstLineChars="200" w:firstLine="420"/>
        <w:rPr>
          <w:rFonts w:hAnsi="黑体" w:hint="eastAsia"/>
        </w:rPr>
      </w:pPr>
      <w:r>
        <w:rPr>
          <w:rFonts w:hAnsi="黑体" w:hint="eastAsia"/>
        </w:rPr>
        <w:t>指</w:t>
      </w:r>
      <w:r w:rsidR="00E72AAE" w:rsidRPr="00E72AAE">
        <w:rPr>
          <w:rFonts w:hAnsi="黑体" w:hint="eastAsia"/>
        </w:rPr>
        <w:t>小麦与黑麦远缘杂交，经过染色体加倍形成的六倍体</w:t>
      </w:r>
      <w:r w:rsidR="00211658">
        <w:rPr>
          <w:rFonts w:hAnsi="黑体" w:hint="eastAsia"/>
        </w:rPr>
        <w:t>或八倍体的</w:t>
      </w:r>
      <w:r w:rsidR="00E72AAE" w:rsidRPr="00E72AAE">
        <w:rPr>
          <w:rFonts w:hAnsi="黑体" w:hint="eastAsia"/>
        </w:rPr>
        <w:t>饲用作物。</w:t>
      </w:r>
    </w:p>
    <w:p w14:paraId="737C2CC1" w14:textId="124A3B02" w:rsidR="00874C38" w:rsidRDefault="006542D3" w:rsidP="00874C38">
      <w:pPr>
        <w:pStyle w:val="affc"/>
        <w:spacing w:before="312" w:after="312"/>
      </w:pPr>
      <w:bookmarkStart w:id="80" w:name="_Toc70611356"/>
      <w:bookmarkStart w:id="81" w:name="_Toc71898485"/>
      <w:bookmarkStart w:id="82" w:name="_Toc72168844"/>
      <w:bookmarkStart w:id="83" w:name="_Toc181044250"/>
      <w:bookmarkStart w:id="84" w:name="_Toc181084383"/>
      <w:r>
        <w:rPr>
          <w:rFonts w:hint="eastAsia"/>
        </w:rPr>
        <w:lastRenderedPageBreak/>
        <w:t>产地</w:t>
      </w:r>
      <w:r w:rsidR="00073320">
        <w:rPr>
          <w:rFonts w:hint="eastAsia"/>
        </w:rPr>
        <w:t>环境条件</w:t>
      </w:r>
      <w:bookmarkEnd w:id="83"/>
      <w:bookmarkEnd w:id="84"/>
    </w:p>
    <w:p w14:paraId="4005DAB0" w14:textId="2FA0FFB9" w:rsidR="00437BED" w:rsidRDefault="00F43B08" w:rsidP="00A5034C">
      <w:pPr>
        <w:pStyle w:val="afffff5"/>
        <w:spacing w:line="360" w:lineRule="auto"/>
        <w:ind w:firstLine="420"/>
      </w:pPr>
      <w:r w:rsidRPr="00F43B08">
        <w:rPr>
          <w:rFonts w:hint="eastAsia"/>
        </w:rPr>
        <w:t>积温</w:t>
      </w:r>
      <w:r w:rsidR="004E08CF" w:rsidRPr="00F43B08">
        <w:rPr>
          <w:rFonts w:hint="eastAsia"/>
        </w:rPr>
        <w:t>≥</w:t>
      </w:r>
      <w:r w:rsidR="00073320">
        <w:rPr>
          <w:rFonts w:hint="eastAsia"/>
        </w:rPr>
        <w:t>30</w:t>
      </w:r>
      <w:r w:rsidRPr="00F43B08">
        <w:rPr>
          <w:rFonts w:hint="eastAsia"/>
        </w:rPr>
        <w:t>00</w:t>
      </w:r>
      <w:r>
        <w:rPr>
          <w:rFonts w:hint="eastAsia"/>
        </w:rPr>
        <w:t xml:space="preserve"> </w:t>
      </w:r>
      <w:r w:rsidRPr="00F43B08">
        <w:rPr>
          <w:rFonts w:hint="eastAsia"/>
        </w:rPr>
        <w:t>℃</w:t>
      </w:r>
      <w:r w:rsidR="004E08CF">
        <w:rPr>
          <w:rFonts w:hint="eastAsia"/>
        </w:rPr>
        <w:t>，</w:t>
      </w:r>
      <w:r w:rsidR="004E08CF" w:rsidRPr="004E08CF">
        <w:rPr>
          <w:rFonts w:hint="eastAsia"/>
        </w:rPr>
        <w:t>无霜期≥130 d，年降水量300 mm～600 mm</w:t>
      </w:r>
      <w:r w:rsidR="00C33E20">
        <w:rPr>
          <w:rFonts w:hint="eastAsia"/>
        </w:rPr>
        <w:t>。</w:t>
      </w:r>
    </w:p>
    <w:p w14:paraId="2D614AF4" w14:textId="5A812863" w:rsidR="006B032B" w:rsidRPr="0094401C" w:rsidRDefault="006B032B" w:rsidP="006B032B">
      <w:pPr>
        <w:pStyle w:val="affc"/>
        <w:spacing w:before="312" w:after="312"/>
      </w:pPr>
      <w:bookmarkStart w:id="85" w:name="_Toc180244812"/>
      <w:bookmarkStart w:id="86" w:name="_Toc180267041"/>
      <w:bookmarkStart w:id="87" w:name="_Toc180267064"/>
      <w:bookmarkStart w:id="88" w:name="_Toc181044251"/>
      <w:bookmarkStart w:id="89" w:name="_Toc181084384"/>
      <w:r>
        <w:rPr>
          <w:rFonts w:hint="eastAsia"/>
        </w:rPr>
        <w:t>玉米的栽培管理</w:t>
      </w:r>
      <w:bookmarkEnd w:id="85"/>
      <w:bookmarkEnd w:id="86"/>
      <w:bookmarkEnd w:id="87"/>
      <w:bookmarkEnd w:id="88"/>
      <w:bookmarkEnd w:id="89"/>
    </w:p>
    <w:bookmarkEnd w:id="80"/>
    <w:bookmarkEnd w:id="81"/>
    <w:bookmarkEnd w:id="82"/>
    <w:p w14:paraId="6FBF17FA" w14:textId="4419890F" w:rsidR="00E605A1" w:rsidRPr="00874C38" w:rsidRDefault="00C359A3" w:rsidP="00874C38">
      <w:pPr>
        <w:pStyle w:val="afffffffffff4"/>
        <w:ind w:left="420" w:hangingChars="200" w:hanging="420"/>
        <w:rPr>
          <w:rFonts w:ascii="黑体" w:eastAsia="黑体" w:hAnsi="黑体" w:hint="eastAsia"/>
        </w:rPr>
      </w:pPr>
      <w:r w:rsidRPr="00874C38">
        <w:rPr>
          <w:rFonts w:ascii="黑体" w:eastAsia="黑体" w:hAnsi="黑体" w:hint="eastAsia"/>
        </w:rPr>
        <w:t>整地</w:t>
      </w:r>
    </w:p>
    <w:p w14:paraId="7855BCD3" w14:textId="3D901FEC" w:rsidR="003A24D7" w:rsidRDefault="00B44AF5" w:rsidP="00CC113D">
      <w:pPr>
        <w:pStyle w:val="afffff5"/>
        <w:spacing w:beforeLines="50" w:before="156" w:afterLines="50" w:after="156" w:line="360" w:lineRule="auto"/>
        <w:ind w:firstLine="420"/>
      </w:pPr>
      <w:r>
        <w:rPr>
          <w:rFonts w:hint="eastAsia"/>
        </w:rPr>
        <w:t>在5月</w:t>
      </w:r>
      <w:r w:rsidR="004B18C3">
        <w:rPr>
          <w:rFonts w:hint="eastAsia"/>
        </w:rPr>
        <w:t>中</w:t>
      </w:r>
      <w:r>
        <w:rPr>
          <w:rFonts w:hint="eastAsia"/>
        </w:rPr>
        <w:t>下旬</w:t>
      </w:r>
      <w:r w:rsidR="000B0B3A">
        <w:rPr>
          <w:rFonts w:hint="eastAsia"/>
        </w:rPr>
        <w:t>饲用小黑麦</w:t>
      </w:r>
      <w:r w:rsidR="00824383">
        <w:rPr>
          <w:rFonts w:hint="eastAsia"/>
        </w:rPr>
        <w:t>收获后</w:t>
      </w:r>
      <w:r w:rsidR="00C359A3">
        <w:rPr>
          <w:rFonts w:hint="eastAsia"/>
        </w:rPr>
        <w:t>，</w:t>
      </w:r>
      <w:r w:rsidR="00DF2FE9">
        <w:rPr>
          <w:rFonts w:hint="eastAsia"/>
        </w:rPr>
        <w:t>有灌溉条件的选择旋耕作业，</w:t>
      </w:r>
      <w:r w:rsidR="00DF2FE9">
        <w:rPr>
          <w:rFonts w:hint="eastAsia"/>
        </w:rPr>
        <w:t>达到地面平整、上虚下实、无坷垃、无根茬。</w:t>
      </w:r>
      <w:r w:rsidR="00DF2FE9">
        <w:rPr>
          <w:rFonts w:hint="eastAsia"/>
        </w:rPr>
        <w:t>没有灌溉条件的选择免耕</w:t>
      </w:r>
      <w:r w:rsidR="00653DE0">
        <w:rPr>
          <w:rFonts w:hint="eastAsia"/>
        </w:rPr>
        <w:t>作业</w:t>
      </w:r>
      <w:r w:rsidR="00DF2FE9">
        <w:rPr>
          <w:rFonts w:hint="eastAsia"/>
        </w:rPr>
        <w:t>。</w:t>
      </w:r>
    </w:p>
    <w:p w14:paraId="6441F91E" w14:textId="77777777" w:rsidR="00787F4E" w:rsidRPr="00874C38" w:rsidRDefault="00787F4E" w:rsidP="00874C38">
      <w:pPr>
        <w:pStyle w:val="afffffffffff4"/>
        <w:ind w:left="420" w:hangingChars="200" w:hanging="420"/>
        <w:rPr>
          <w:rFonts w:ascii="黑体" w:eastAsia="黑体" w:hAnsi="黑体" w:hint="eastAsia"/>
        </w:rPr>
      </w:pPr>
      <w:r w:rsidRPr="00874C38">
        <w:rPr>
          <w:rFonts w:ascii="黑体" w:eastAsia="黑体" w:hAnsi="黑体" w:hint="eastAsia"/>
        </w:rPr>
        <w:t>基肥施用</w:t>
      </w:r>
    </w:p>
    <w:p w14:paraId="08534B36" w14:textId="485B899D" w:rsidR="008066FC" w:rsidRPr="00CF3FE5" w:rsidRDefault="00787F4E" w:rsidP="00867788">
      <w:pPr>
        <w:pStyle w:val="afffff5"/>
        <w:spacing w:beforeLines="50" w:before="156" w:afterLines="50" w:after="156" w:line="360" w:lineRule="auto"/>
        <w:ind w:firstLine="420"/>
        <w:rPr>
          <w:rFonts w:ascii="黑体" w:eastAsia="黑体" w:hAnsi="黑体" w:hint="eastAsia"/>
        </w:rPr>
      </w:pPr>
      <w:r>
        <w:rPr>
          <w:rFonts w:hint="eastAsia"/>
        </w:rPr>
        <w:t>结合整地施足基肥</w:t>
      </w:r>
      <w:r w:rsidR="002E03DD">
        <w:rPr>
          <w:rFonts w:hint="eastAsia"/>
        </w:rPr>
        <w:t>，</w:t>
      </w:r>
      <w:r w:rsidR="006D2B74">
        <w:rPr>
          <w:rFonts w:hint="eastAsia"/>
        </w:rPr>
        <w:t>施用</w:t>
      </w:r>
      <w:r>
        <w:rPr>
          <w:rFonts w:hint="eastAsia"/>
        </w:rPr>
        <w:t>肥料</w:t>
      </w:r>
      <w:r w:rsidR="006D2B74">
        <w:rPr>
          <w:rFonts w:hint="eastAsia"/>
        </w:rPr>
        <w:t>要</w:t>
      </w:r>
      <w:r>
        <w:rPr>
          <w:rFonts w:hint="eastAsia"/>
        </w:rPr>
        <w:t>符合</w:t>
      </w:r>
      <w:r w:rsidR="00F075B1">
        <w:rPr>
          <w:rFonts w:hint="eastAsia"/>
        </w:rPr>
        <w:t>NY/T 496</w:t>
      </w:r>
      <w:r w:rsidR="006E4A9C">
        <w:rPr>
          <w:rFonts w:hint="eastAsia"/>
        </w:rPr>
        <w:t xml:space="preserve"> </w:t>
      </w:r>
      <w:r>
        <w:rPr>
          <w:rFonts w:hint="eastAsia"/>
        </w:rPr>
        <w:t>的规定。</w:t>
      </w:r>
      <w:r w:rsidR="006D2B74">
        <w:rPr>
          <w:rFonts w:hint="eastAsia"/>
        </w:rPr>
        <w:t>施用</w:t>
      </w:r>
      <w:r w:rsidR="00867788">
        <w:rPr>
          <w:rFonts w:hint="eastAsia"/>
        </w:rPr>
        <w:t>发酵腐熟</w:t>
      </w:r>
      <w:r w:rsidR="006D2B74">
        <w:rPr>
          <w:rFonts w:hint="eastAsia"/>
        </w:rPr>
        <w:t>有机肥</w:t>
      </w:r>
      <w:r w:rsidR="00A644AF">
        <w:rPr>
          <w:rFonts w:hint="eastAsia"/>
        </w:rPr>
        <w:t>为</w:t>
      </w:r>
      <w:r w:rsidR="00CF3FE5">
        <w:rPr>
          <w:rFonts w:hint="eastAsia"/>
        </w:rPr>
        <w:t>4</w:t>
      </w:r>
      <w:r w:rsidR="006E4A9C">
        <w:rPr>
          <w:rFonts w:hint="eastAsia"/>
        </w:rPr>
        <w:t xml:space="preserve"> </w:t>
      </w:r>
      <w:r w:rsidR="006D2B74">
        <w:rPr>
          <w:rFonts w:hint="eastAsia"/>
        </w:rPr>
        <w:t>m</w:t>
      </w:r>
      <w:r w:rsidR="006D2B74" w:rsidRPr="002E03DD">
        <w:rPr>
          <w:rFonts w:hint="eastAsia"/>
          <w:vertAlign w:val="superscript"/>
        </w:rPr>
        <w:t>3</w:t>
      </w:r>
      <w:r w:rsidR="00A644AF">
        <w:rPr>
          <w:rFonts w:hint="eastAsia"/>
        </w:rPr>
        <w:t>/667m</w:t>
      </w:r>
      <w:r w:rsidR="00A644AF" w:rsidRPr="00A644AF">
        <w:rPr>
          <w:rFonts w:hint="eastAsia"/>
          <w:vertAlign w:val="superscript"/>
        </w:rPr>
        <w:t>2</w:t>
      </w:r>
      <w:r w:rsidR="006D2B74">
        <w:rPr>
          <w:rFonts w:hint="eastAsia"/>
        </w:rPr>
        <w:t>～</w:t>
      </w:r>
      <w:r w:rsidR="00CF3FE5">
        <w:rPr>
          <w:rFonts w:hint="eastAsia"/>
        </w:rPr>
        <w:t>5</w:t>
      </w:r>
      <w:r w:rsidR="006E4A9C">
        <w:rPr>
          <w:rFonts w:hint="eastAsia"/>
        </w:rPr>
        <w:t xml:space="preserve"> </w:t>
      </w:r>
      <w:r w:rsidR="006D2B74">
        <w:rPr>
          <w:rFonts w:hint="eastAsia"/>
        </w:rPr>
        <w:t>m</w:t>
      </w:r>
      <w:r w:rsidR="006D2B74" w:rsidRPr="002E03DD">
        <w:rPr>
          <w:rFonts w:hint="eastAsia"/>
          <w:vertAlign w:val="superscript"/>
        </w:rPr>
        <w:t>3</w:t>
      </w:r>
      <w:r w:rsidR="00A644AF">
        <w:rPr>
          <w:rFonts w:hint="eastAsia"/>
        </w:rPr>
        <w:t>/667m</w:t>
      </w:r>
      <w:r w:rsidR="00A644AF" w:rsidRPr="00A644AF">
        <w:rPr>
          <w:rFonts w:hint="eastAsia"/>
          <w:vertAlign w:val="superscript"/>
        </w:rPr>
        <w:t>2</w:t>
      </w:r>
      <w:r w:rsidR="002E03DD">
        <w:rPr>
          <w:rFonts w:hint="eastAsia"/>
        </w:rPr>
        <w:t>。</w:t>
      </w:r>
      <w:r w:rsidR="00A43C2D" w:rsidRPr="00E542C8">
        <w:rPr>
          <w:rFonts w:hint="eastAsia"/>
        </w:rPr>
        <w:t>化肥</w:t>
      </w:r>
      <w:r w:rsidR="002E03DD" w:rsidRPr="00E542C8">
        <w:rPr>
          <w:rFonts w:hint="eastAsia"/>
        </w:rPr>
        <w:t>做基肥</w:t>
      </w:r>
      <w:r w:rsidR="00A43C2D" w:rsidRPr="00E542C8">
        <w:rPr>
          <w:rFonts w:hint="eastAsia"/>
        </w:rPr>
        <w:t>，</w:t>
      </w:r>
      <w:r w:rsidR="009100E1">
        <w:rPr>
          <w:rFonts w:hint="eastAsia"/>
        </w:rPr>
        <w:t>可采用种肥同播，</w:t>
      </w:r>
      <w:r w:rsidR="00AE2EA3" w:rsidRPr="00AE2EA3">
        <w:rPr>
          <w:rFonts w:hint="eastAsia"/>
        </w:rPr>
        <w:t>一般情况下施氮肥（N）：</w:t>
      </w:r>
      <w:r w:rsidR="007E034A">
        <w:rPr>
          <w:rFonts w:hint="eastAsia"/>
        </w:rPr>
        <w:t>4</w:t>
      </w:r>
      <w:r w:rsidR="00867788">
        <w:rPr>
          <w:rFonts w:hint="eastAsia"/>
        </w:rPr>
        <w:t xml:space="preserve"> kg</w:t>
      </w:r>
      <w:r w:rsidR="00146795">
        <w:rPr>
          <w:rFonts w:hint="eastAsia"/>
        </w:rPr>
        <w:t>/667 m</w:t>
      </w:r>
      <w:r w:rsidR="00146795" w:rsidRPr="00A644AF">
        <w:rPr>
          <w:rFonts w:hint="eastAsia"/>
          <w:vertAlign w:val="superscript"/>
        </w:rPr>
        <w:t>2</w:t>
      </w:r>
      <w:r w:rsidR="00867788">
        <w:rPr>
          <w:rFonts w:hint="eastAsia"/>
        </w:rPr>
        <w:t>～</w:t>
      </w:r>
      <w:r w:rsidR="007E034A">
        <w:rPr>
          <w:rFonts w:hint="eastAsia"/>
        </w:rPr>
        <w:t>5</w:t>
      </w:r>
      <w:r w:rsidR="00867788">
        <w:rPr>
          <w:rFonts w:hint="eastAsia"/>
        </w:rPr>
        <w:t xml:space="preserve"> kg</w:t>
      </w:r>
      <w:r w:rsidR="00146795">
        <w:rPr>
          <w:rFonts w:hint="eastAsia"/>
        </w:rPr>
        <w:t>/667 m</w:t>
      </w:r>
      <w:r w:rsidR="00146795" w:rsidRPr="00A644AF">
        <w:rPr>
          <w:rFonts w:hint="eastAsia"/>
          <w:vertAlign w:val="superscript"/>
        </w:rPr>
        <w:t>2</w:t>
      </w:r>
      <w:r w:rsidR="00867788">
        <w:rPr>
          <w:rFonts w:hint="eastAsia"/>
        </w:rPr>
        <w:t>，磷肥（P</w:t>
      </w:r>
      <w:r w:rsidR="00867788" w:rsidRPr="00CF3B62">
        <w:rPr>
          <w:rFonts w:hint="eastAsia"/>
          <w:vertAlign w:val="subscript"/>
        </w:rPr>
        <w:t>2</w:t>
      </w:r>
      <w:r w:rsidR="00867788">
        <w:t>O</w:t>
      </w:r>
      <w:r w:rsidR="00867788" w:rsidRPr="00CF3B62">
        <w:rPr>
          <w:vertAlign w:val="subscript"/>
        </w:rPr>
        <w:t>5</w:t>
      </w:r>
      <w:r w:rsidR="00867788">
        <w:rPr>
          <w:rFonts w:hint="eastAsia"/>
        </w:rPr>
        <w:t>）：5 kg</w:t>
      </w:r>
      <w:r w:rsidR="00A644AF">
        <w:rPr>
          <w:rFonts w:hint="eastAsia"/>
        </w:rPr>
        <w:t>/667 m</w:t>
      </w:r>
      <w:r w:rsidR="00A644AF" w:rsidRPr="00A644AF">
        <w:rPr>
          <w:rFonts w:hint="eastAsia"/>
          <w:vertAlign w:val="superscript"/>
        </w:rPr>
        <w:t>2</w:t>
      </w:r>
      <w:r w:rsidR="00867788">
        <w:rPr>
          <w:rFonts w:hint="eastAsia"/>
        </w:rPr>
        <w:t>～7.5 kg</w:t>
      </w:r>
      <w:r w:rsidR="00A644AF">
        <w:rPr>
          <w:rFonts w:hint="eastAsia"/>
        </w:rPr>
        <w:t>/667 m</w:t>
      </w:r>
      <w:r w:rsidR="00A644AF" w:rsidRPr="00A644AF">
        <w:rPr>
          <w:rFonts w:hint="eastAsia"/>
          <w:vertAlign w:val="superscript"/>
        </w:rPr>
        <w:t>2</w:t>
      </w:r>
      <w:r w:rsidR="00867788">
        <w:rPr>
          <w:rFonts w:hint="eastAsia"/>
        </w:rPr>
        <w:t>，钾肥（K</w:t>
      </w:r>
      <w:r w:rsidR="00867788" w:rsidRPr="00CF3B62">
        <w:rPr>
          <w:rFonts w:hint="eastAsia"/>
          <w:vertAlign w:val="subscript"/>
        </w:rPr>
        <w:t>2</w:t>
      </w:r>
      <w:r w:rsidR="00867788">
        <w:rPr>
          <w:rFonts w:hint="eastAsia"/>
        </w:rPr>
        <w:t>O）：4 kg</w:t>
      </w:r>
      <w:r w:rsidR="00A644AF">
        <w:rPr>
          <w:rFonts w:hint="eastAsia"/>
        </w:rPr>
        <w:t>/667 m</w:t>
      </w:r>
      <w:r w:rsidR="00A644AF" w:rsidRPr="00A644AF">
        <w:rPr>
          <w:rFonts w:hint="eastAsia"/>
          <w:vertAlign w:val="superscript"/>
        </w:rPr>
        <w:t>2</w:t>
      </w:r>
      <w:r w:rsidR="00867788">
        <w:rPr>
          <w:rFonts w:hint="eastAsia"/>
        </w:rPr>
        <w:t>～5 kg</w:t>
      </w:r>
      <w:r w:rsidR="00A644AF">
        <w:rPr>
          <w:rFonts w:hint="eastAsia"/>
        </w:rPr>
        <w:t>/667 m</w:t>
      </w:r>
      <w:r w:rsidR="00A644AF" w:rsidRPr="00A644AF">
        <w:rPr>
          <w:rFonts w:hint="eastAsia"/>
          <w:vertAlign w:val="superscript"/>
        </w:rPr>
        <w:t>2</w:t>
      </w:r>
      <w:r w:rsidR="00867788">
        <w:rPr>
          <w:rFonts w:hint="eastAsia"/>
        </w:rPr>
        <w:t>。</w:t>
      </w:r>
    </w:p>
    <w:p w14:paraId="4B69F2C2" w14:textId="219A6B17" w:rsidR="00E605A1" w:rsidRPr="00874C38" w:rsidRDefault="00CF3FE5" w:rsidP="00874C38">
      <w:pPr>
        <w:pStyle w:val="afffffffffff4"/>
        <w:ind w:left="420" w:hangingChars="200" w:hanging="420"/>
        <w:rPr>
          <w:rFonts w:ascii="黑体" w:eastAsia="黑体" w:hAnsi="黑体" w:hint="eastAsia"/>
        </w:rPr>
      </w:pPr>
      <w:r>
        <w:rPr>
          <w:rFonts w:ascii="黑体" w:eastAsia="黑体" w:hAnsi="黑体" w:hint="eastAsia"/>
        </w:rPr>
        <w:t>播种</w:t>
      </w:r>
    </w:p>
    <w:p w14:paraId="35C83C13" w14:textId="49915E27" w:rsidR="008F585F" w:rsidRDefault="008F585F" w:rsidP="008F585F">
      <w:pPr>
        <w:pStyle w:val="affe"/>
        <w:spacing w:before="156" w:after="156"/>
      </w:pPr>
      <w:r>
        <w:rPr>
          <w:rFonts w:hint="eastAsia"/>
        </w:rPr>
        <w:t>种子选择</w:t>
      </w:r>
    </w:p>
    <w:p w14:paraId="2A6DC555" w14:textId="2F147FE2" w:rsidR="008F585F" w:rsidRDefault="00910DED" w:rsidP="00D222C1">
      <w:pPr>
        <w:pStyle w:val="afffff5"/>
        <w:spacing w:line="360" w:lineRule="auto"/>
        <w:ind w:firstLine="420"/>
      </w:pPr>
      <w:r w:rsidRPr="00910DED">
        <w:rPr>
          <w:rFonts w:hint="eastAsia"/>
        </w:rPr>
        <w:t>选用国家或省认定或登记，适合山西省种植的高产、优质抗逆性强的品种。玉米品种选择生育期1</w:t>
      </w:r>
      <w:r>
        <w:rPr>
          <w:rFonts w:hint="eastAsia"/>
        </w:rPr>
        <w:t>0</w:t>
      </w:r>
      <w:r w:rsidRPr="00910DED">
        <w:rPr>
          <w:rFonts w:hint="eastAsia"/>
        </w:rPr>
        <w:t>0 d～1</w:t>
      </w:r>
      <w:r>
        <w:rPr>
          <w:rFonts w:hint="eastAsia"/>
        </w:rPr>
        <w:t>1</w:t>
      </w:r>
      <w:r w:rsidRPr="00910DED">
        <w:rPr>
          <w:rFonts w:hint="eastAsia"/>
        </w:rPr>
        <w:t>0 d的粮饲兼用性品种，种子质量符合GB</w:t>
      </w:r>
      <w:r w:rsidR="00E54638">
        <w:rPr>
          <w:rFonts w:hint="eastAsia"/>
        </w:rPr>
        <w:t xml:space="preserve"> </w:t>
      </w:r>
      <w:r w:rsidRPr="00910DED">
        <w:rPr>
          <w:rFonts w:hint="eastAsia"/>
        </w:rPr>
        <w:t>44</w:t>
      </w:r>
      <w:r w:rsidR="00E54638">
        <w:rPr>
          <w:rFonts w:hint="eastAsia"/>
        </w:rPr>
        <w:t>0</w:t>
      </w:r>
      <w:r w:rsidRPr="00910DED">
        <w:rPr>
          <w:rFonts w:hint="eastAsia"/>
        </w:rPr>
        <w:t>4.1 规定。</w:t>
      </w:r>
    </w:p>
    <w:p w14:paraId="0BD27181" w14:textId="3104FE78" w:rsidR="008F585F" w:rsidRDefault="008F585F" w:rsidP="008F585F">
      <w:pPr>
        <w:pStyle w:val="affe"/>
        <w:spacing w:before="156" w:after="156"/>
      </w:pPr>
      <w:r>
        <w:rPr>
          <w:rFonts w:hint="eastAsia"/>
        </w:rPr>
        <w:t>播期及播量</w:t>
      </w:r>
    </w:p>
    <w:p w14:paraId="6038E4D4" w14:textId="3015D613" w:rsidR="008F585F" w:rsidRPr="00534DC7" w:rsidRDefault="00534DC7" w:rsidP="008F585F">
      <w:pPr>
        <w:pStyle w:val="afffff5"/>
        <w:ind w:firstLine="420"/>
      </w:pPr>
      <w:r>
        <w:rPr>
          <w:rFonts w:hint="eastAsia"/>
        </w:rPr>
        <w:t>在5月下旬至6月</w:t>
      </w:r>
      <w:r w:rsidR="00D21E7D">
        <w:rPr>
          <w:rFonts w:hint="eastAsia"/>
        </w:rPr>
        <w:t>上旬</w:t>
      </w:r>
      <w:r>
        <w:rPr>
          <w:rFonts w:hint="eastAsia"/>
        </w:rPr>
        <w:t>播种，播种密度4500</w:t>
      </w:r>
      <w:r w:rsidR="00D21E7D">
        <w:rPr>
          <w:rFonts w:hint="eastAsia"/>
        </w:rPr>
        <w:t xml:space="preserve"> </w:t>
      </w:r>
      <w:r>
        <w:rPr>
          <w:rFonts w:hint="eastAsia"/>
        </w:rPr>
        <w:t>株/667</w:t>
      </w:r>
      <w:r w:rsidR="00D21E7D">
        <w:rPr>
          <w:rFonts w:hint="eastAsia"/>
        </w:rPr>
        <w:t xml:space="preserve"> </w:t>
      </w:r>
      <w:r>
        <w:rPr>
          <w:rFonts w:hint="eastAsia"/>
        </w:rPr>
        <w:t>m</w:t>
      </w:r>
      <w:r w:rsidRPr="00534DC7">
        <w:rPr>
          <w:rFonts w:hint="eastAsia"/>
          <w:vertAlign w:val="superscript"/>
        </w:rPr>
        <w:t>2</w:t>
      </w:r>
      <w:r>
        <w:rPr>
          <w:rFonts w:hint="eastAsia"/>
        </w:rPr>
        <w:t>～5500</w:t>
      </w:r>
      <w:r w:rsidR="00D21E7D">
        <w:rPr>
          <w:rFonts w:hint="eastAsia"/>
        </w:rPr>
        <w:t xml:space="preserve"> </w:t>
      </w:r>
      <w:r>
        <w:rPr>
          <w:rFonts w:hint="eastAsia"/>
        </w:rPr>
        <w:t>株/667</w:t>
      </w:r>
      <w:r w:rsidR="00D21E7D">
        <w:rPr>
          <w:rFonts w:hint="eastAsia"/>
        </w:rPr>
        <w:t xml:space="preserve"> </w:t>
      </w:r>
      <w:r>
        <w:rPr>
          <w:rFonts w:hint="eastAsia"/>
        </w:rPr>
        <w:t>m</w:t>
      </w:r>
      <w:r w:rsidRPr="00534DC7">
        <w:rPr>
          <w:rFonts w:hint="eastAsia"/>
          <w:vertAlign w:val="superscript"/>
        </w:rPr>
        <w:t>2</w:t>
      </w:r>
      <w:r>
        <w:rPr>
          <w:rFonts w:hint="eastAsia"/>
        </w:rPr>
        <w:t>。</w:t>
      </w:r>
    </w:p>
    <w:p w14:paraId="2190F43E" w14:textId="5AF32D1F" w:rsidR="008F585F" w:rsidRDefault="008F585F" w:rsidP="008F585F">
      <w:pPr>
        <w:pStyle w:val="affe"/>
        <w:spacing w:before="156" w:after="156"/>
      </w:pPr>
      <w:r>
        <w:rPr>
          <w:rFonts w:hint="eastAsia"/>
        </w:rPr>
        <w:t>播种方式</w:t>
      </w:r>
    </w:p>
    <w:p w14:paraId="6822C708" w14:textId="281F6A2F" w:rsidR="008F585F" w:rsidRDefault="009100E1" w:rsidP="008F585F">
      <w:pPr>
        <w:pStyle w:val="afffff5"/>
        <w:ind w:firstLine="420"/>
      </w:pPr>
      <w:r>
        <w:rPr>
          <w:rFonts w:hint="eastAsia"/>
        </w:rPr>
        <w:t>采用</w:t>
      </w:r>
      <w:r w:rsidR="00CF3B62">
        <w:rPr>
          <w:rFonts w:hint="eastAsia"/>
        </w:rPr>
        <w:t>播种机单粒播种，</w:t>
      </w:r>
      <w:r w:rsidR="00534DC7" w:rsidRPr="00AF30CF">
        <w:rPr>
          <w:rFonts w:hint="eastAsia"/>
        </w:rPr>
        <w:t>行距60 cm，株距20 cm～25 cm</w:t>
      </w:r>
      <w:r w:rsidR="00534DC7">
        <w:rPr>
          <w:rFonts w:hint="eastAsia"/>
        </w:rPr>
        <w:t>。</w:t>
      </w:r>
    </w:p>
    <w:p w14:paraId="1177E202" w14:textId="77777777" w:rsidR="00146795" w:rsidRDefault="008F585F" w:rsidP="00146795">
      <w:pPr>
        <w:pStyle w:val="affe"/>
        <w:spacing w:before="156" w:after="156"/>
      </w:pPr>
      <w:r>
        <w:rPr>
          <w:rFonts w:hint="eastAsia"/>
        </w:rPr>
        <w:t>播种深度</w:t>
      </w:r>
    </w:p>
    <w:p w14:paraId="1C22D0C4" w14:textId="75EFF431" w:rsidR="008F585F" w:rsidRPr="008F585F" w:rsidRDefault="00534DC7" w:rsidP="00146795">
      <w:pPr>
        <w:pStyle w:val="affe"/>
        <w:numPr>
          <w:ilvl w:val="0"/>
          <w:numId w:val="0"/>
        </w:numPr>
        <w:spacing w:before="156" w:after="156"/>
        <w:ind w:firstLineChars="200" w:firstLine="420"/>
      </w:pPr>
      <w:r>
        <w:rPr>
          <w:rFonts w:hint="eastAsia"/>
        </w:rPr>
        <w:t>播种深度4 cm～5</w:t>
      </w:r>
      <w:r w:rsidRPr="00625043">
        <w:rPr>
          <w:rFonts w:hint="eastAsia"/>
        </w:rPr>
        <w:t xml:space="preserve"> </w:t>
      </w:r>
      <w:r>
        <w:rPr>
          <w:rFonts w:hint="eastAsia"/>
        </w:rPr>
        <w:t>cm。</w:t>
      </w:r>
    </w:p>
    <w:p w14:paraId="30CF9518" w14:textId="301180E3" w:rsidR="00E605A1" w:rsidRDefault="008F585F" w:rsidP="00625043">
      <w:pPr>
        <w:pStyle w:val="afffffffffff4"/>
        <w:ind w:left="420" w:hangingChars="200" w:hanging="420"/>
        <w:rPr>
          <w:rFonts w:ascii="黑体" w:eastAsia="黑体" w:hAnsi="黑体" w:hint="eastAsia"/>
        </w:rPr>
      </w:pPr>
      <w:r w:rsidRPr="008F585F">
        <w:rPr>
          <w:rFonts w:ascii="黑体" w:eastAsia="黑体" w:hAnsi="黑体" w:hint="eastAsia"/>
        </w:rPr>
        <w:t>玉米</w:t>
      </w:r>
      <w:r w:rsidR="00625043">
        <w:rPr>
          <w:rFonts w:ascii="黑体" w:eastAsia="黑体" w:hAnsi="黑体" w:hint="eastAsia"/>
        </w:rPr>
        <w:t>播后管理</w:t>
      </w:r>
    </w:p>
    <w:p w14:paraId="5CEBDE1A" w14:textId="77777777" w:rsidR="00C43A67" w:rsidRPr="00A5034C" w:rsidRDefault="00C43A67" w:rsidP="00C43A67">
      <w:pPr>
        <w:pStyle w:val="affe"/>
        <w:spacing w:before="156" w:after="156"/>
        <w:rPr>
          <w:rFonts w:hAnsi="黑体" w:hint="eastAsia"/>
        </w:rPr>
      </w:pPr>
      <w:bookmarkStart w:id="90" w:name="_Hlk127180251"/>
      <w:r w:rsidRPr="00157486">
        <w:rPr>
          <w:rFonts w:hint="eastAsia"/>
        </w:rPr>
        <w:t>杂草</w:t>
      </w:r>
      <w:r w:rsidRPr="00A5034C">
        <w:rPr>
          <w:rFonts w:hAnsi="黑体" w:hint="eastAsia"/>
        </w:rPr>
        <w:t>防除</w:t>
      </w:r>
    </w:p>
    <w:p w14:paraId="5FB4632F" w14:textId="0938EC39" w:rsidR="00C43A67" w:rsidRDefault="00C43A67" w:rsidP="00C43A67">
      <w:pPr>
        <w:pStyle w:val="afffff5"/>
        <w:ind w:firstLine="420"/>
      </w:pPr>
      <w:r>
        <w:rPr>
          <w:rFonts w:hint="eastAsia"/>
        </w:rPr>
        <w:t>播后苗前3 d～4 d天喷施苗前除草剂，或在玉米3</w:t>
      </w:r>
      <w:r w:rsidR="00E37A6C">
        <w:rPr>
          <w:rFonts w:hint="eastAsia"/>
        </w:rPr>
        <w:t xml:space="preserve"> </w:t>
      </w:r>
      <w:r>
        <w:rPr>
          <w:rFonts w:hint="eastAsia"/>
        </w:rPr>
        <w:t>叶</w:t>
      </w:r>
      <w:r w:rsidR="00A07008">
        <w:rPr>
          <w:rFonts w:hint="eastAsia"/>
        </w:rPr>
        <w:t>期</w:t>
      </w:r>
      <w:r>
        <w:rPr>
          <w:rFonts w:hint="eastAsia"/>
        </w:rPr>
        <w:t>～5</w:t>
      </w:r>
      <w:r w:rsidR="00E37A6C">
        <w:rPr>
          <w:rFonts w:hint="eastAsia"/>
        </w:rPr>
        <w:t xml:space="preserve"> </w:t>
      </w:r>
      <w:r>
        <w:rPr>
          <w:rFonts w:hint="eastAsia"/>
        </w:rPr>
        <w:t>叶期，喷施苗后除草剂防治杂草。</w:t>
      </w:r>
    </w:p>
    <w:p w14:paraId="28EB0A19" w14:textId="77777777" w:rsidR="00C43A67" w:rsidRPr="00A5034C" w:rsidRDefault="00C43A67" w:rsidP="00C43A67">
      <w:pPr>
        <w:pStyle w:val="affe"/>
        <w:spacing w:before="156" w:after="156"/>
        <w:rPr>
          <w:rFonts w:hAnsi="黑体" w:hint="eastAsia"/>
        </w:rPr>
      </w:pPr>
      <w:r w:rsidRPr="00157486">
        <w:rPr>
          <w:rFonts w:hint="eastAsia"/>
        </w:rPr>
        <w:t>追肥</w:t>
      </w:r>
    </w:p>
    <w:p w14:paraId="5BEF33FD" w14:textId="2E440EBF" w:rsidR="00C43A67" w:rsidRDefault="00C43A67" w:rsidP="00C43A67">
      <w:pPr>
        <w:pStyle w:val="afffff5"/>
        <w:ind w:firstLine="420"/>
      </w:pPr>
      <w:r>
        <w:rPr>
          <w:rFonts w:hint="eastAsia"/>
        </w:rPr>
        <w:t>在拔节期追施</w:t>
      </w:r>
      <w:r w:rsidR="007E034A">
        <w:rPr>
          <w:rFonts w:hint="eastAsia"/>
        </w:rPr>
        <w:t xml:space="preserve">氮肥（N）6 </w:t>
      </w:r>
      <w:r>
        <w:rPr>
          <w:rFonts w:hint="eastAsia"/>
        </w:rPr>
        <w:t>kg/667 m</w:t>
      </w:r>
      <w:r w:rsidRPr="00A644AF">
        <w:rPr>
          <w:rFonts w:hint="eastAsia"/>
          <w:vertAlign w:val="superscript"/>
        </w:rPr>
        <w:t>2</w:t>
      </w:r>
      <w:r>
        <w:rPr>
          <w:rFonts w:hint="eastAsia"/>
        </w:rPr>
        <w:t>～</w:t>
      </w:r>
      <w:r w:rsidR="007E034A">
        <w:rPr>
          <w:rFonts w:hint="eastAsia"/>
        </w:rPr>
        <w:t xml:space="preserve">8 </w:t>
      </w:r>
      <w:r>
        <w:rPr>
          <w:rFonts w:hint="eastAsia"/>
        </w:rPr>
        <w:t>kg/667 m</w:t>
      </w:r>
      <w:r w:rsidRPr="00A644AF">
        <w:rPr>
          <w:rFonts w:hint="eastAsia"/>
          <w:vertAlign w:val="superscript"/>
        </w:rPr>
        <w:t>2</w:t>
      </w:r>
      <w:r>
        <w:rPr>
          <w:rFonts w:hint="eastAsia"/>
        </w:rPr>
        <w:t>。</w:t>
      </w:r>
    </w:p>
    <w:p w14:paraId="357E59E5" w14:textId="77777777" w:rsidR="00C43A67" w:rsidRPr="00A5034C" w:rsidRDefault="00C43A67" w:rsidP="00C43A67">
      <w:pPr>
        <w:pStyle w:val="affe"/>
        <w:spacing w:before="156" w:after="156"/>
        <w:rPr>
          <w:rFonts w:hAnsi="黑体" w:hint="eastAsia"/>
        </w:rPr>
      </w:pPr>
      <w:r w:rsidRPr="00157486">
        <w:rPr>
          <w:rFonts w:hint="eastAsia"/>
        </w:rPr>
        <w:t>病虫害</w:t>
      </w:r>
      <w:r w:rsidRPr="00A5034C">
        <w:rPr>
          <w:rFonts w:hAnsi="黑体" w:hint="eastAsia"/>
        </w:rPr>
        <w:t>防治</w:t>
      </w:r>
    </w:p>
    <w:p w14:paraId="3A8E453D" w14:textId="2090EDF1" w:rsidR="00606688" w:rsidRDefault="00861EF4" w:rsidP="00861EF4">
      <w:pPr>
        <w:pStyle w:val="afffff5"/>
        <w:spacing w:line="360" w:lineRule="auto"/>
        <w:ind w:firstLine="420"/>
      </w:pPr>
      <w:r w:rsidRPr="00861EF4">
        <w:rPr>
          <w:rFonts w:hint="eastAsia"/>
        </w:rPr>
        <w:lastRenderedPageBreak/>
        <w:t>玉米病</w:t>
      </w:r>
      <w:r w:rsidR="005166CE">
        <w:rPr>
          <w:rFonts w:hint="eastAsia"/>
        </w:rPr>
        <w:t>虫</w:t>
      </w:r>
      <w:r w:rsidRPr="00861EF4">
        <w:rPr>
          <w:rFonts w:hint="eastAsia"/>
        </w:rPr>
        <w:t>害</w:t>
      </w:r>
      <w:r w:rsidR="00606688">
        <w:rPr>
          <w:rFonts w:hint="eastAsia"/>
        </w:rPr>
        <w:t>防治参照</w:t>
      </w:r>
      <w:r w:rsidR="00606688" w:rsidRPr="00606688">
        <w:t>DB1411/T 49</w:t>
      </w:r>
      <w:r w:rsidR="00606688">
        <w:rPr>
          <w:rFonts w:hint="eastAsia"/>
        </w:rPr>
        <w:t xml:space="preserve"> 执行</w:t>
      </w:r>
      <w:r w:rsidR="00A07008">
        <w:rPr>
          <w:rFonts w:hint="eastAsia"/>
        </w:rPr>
        <w:t>，</w:t>
      </w:r>
      <w:r w:rsidR="00606688">
        <w:rPr>
          <w:rFonts w:hint="eastAsia"/>
        </w:rPr>
        <w:t>要早防早治，及时喷施药剂，药剂使用应符合GB/8321（所有部分）规定。</w:t>
      </w:r>
    </w:p>
    <w:p w14:paraId="1C160E69" w14:textId="2AD182FD" w:rsidR="001210BF" w:rsidRPr="00DA04B5" w:rsidRDefault="00EA1FB9" w:rsidP="003809F4">
      <w:pPr>
        <w:pStyle w:val="affc"/>
        <w:spacing w:before="312" w:after="312"/>
      </w:pPr>
      <w:bookmarkStart w:id="91" w:name="_Toc180244813"/>
      <w:bookmarkStart w:id="92" w:name="_Toc180267042"/>
      <w:bookmarkStart w:id="93" w:name="_Toc180267065"/>
      <w:bookmarkStart w:id="94" w:name="_Toc181044252"/>
      <w:bookmarkStart w:id="95" w:name="_Toc181084385"/>
      <w:bookmarkEnd w:id="90"/>
      <w:r>
        <w:rPr>
          <w:rFonts w:hint="eastAsia"/>
        </w:rPr>
        <w:t>饲用小黑麦的</w:t>
      </w:r>
      <w:r w:rsidR="00C43A67">
        <w:rPr>
          <w:rFonts w:hint="eastAsia"/>
        </w:rPr>
        <w:t>种植</w:t>
      </w:r>
      <w:r>
        <w:rPr>
          <w:rFonts w:hint="eastAsia"/>
        </w:rPr>
        <w:t>管理</w:t>
      </w:r>
      <w:bookmarkStart w:id="96" w:name="_Toc71898494"/>
      <w:bookmarkStart w:id="97" w:name="_Toc70611365"/>
      <w:bookmarkStart w:id="98" w:name="_Toc72168853"/>
      <w:bookmarkEnd w:id="91"/>
      <w:bookmarkEnd w:id="92"/>
      <w:bookmarkEnd w:id="93"/>
      <w:bookmarkEnd w:id="94"/>
      <w:bookmarkEnd w:id="95"/>
    </w:p>
    <w:p w14:paraId="5B6DB300" w14:textId="1A78DAFF" w:rsidR="00347D0B" w:rsidRDefault="00347D0B" w:rsidP="003F3245">
      <w:pPr>
        <w:pStyle w:val="afffffffffff4"/>
        <w:ind w:left="420" w:hangingChars="200" w:hanging="420"/>
        <w:rPr>
          <w:rFonts w:ascii="黑体" w:eastAsia="黑体" w:hAnsi="黑体" w:hint="eastAsia"/>
        </w:rPr>
      </w:pPr>
      <w:r>
        <w:rPr>
          <w:rFonts w:ascii="黑体" w:eastAsia="黑体" w:hAnsi="黑体" w:hint="eastAsia"/>
        </w:rPr>
        <w:t>造墒</w:t>
      </w:r>
    </w:p>
    <w:p w14:paraId="297633DE" w14:textId="5C71C3DA" w:rsidR="00347D0B" w:rsidRPr="00347D0B" w:rsidRDefault="00347D0B" w:rsidP="00E228C3">
      <w:pPr>
        <w:pStyle w:val="afffff5"/>
        <w:spacing w:line="360" w:lineRule="auto"/>
        <w:ind w:firstLine="420"/>
      </w:pPr>
      <w:r>
        <w:rPr>
          <w:rFonts w:hint="eastAsia"/>
        </w:rPr>
        <w:t>土壤墒情不足的，</w:t>
      </w:r>
      <w:r w:rsidR="009B67B0">
        <w:rPr>
          <w:rFonts w:hint="eastAsia"/>
        </w:rPr>
        <w:t>具备灌溉条件的，</w:t>
      </w:r>
      <w:r>
        <w:rPr>
          <w:rFonts w:hint="eastAsia"/>
        </w:rPr>
        <w:t>要在玉米收获前10</w:t>
      </w:r>
      <w:r w:rsidR="00323328">
        <w:rPr>
          <w:rFonts w:hint="eastAsia"/>
        </w:rPr>
        <w:t xml:space="preserve"> </w:t>
      </w:r>
      <w:r>
        <w:rPr>
          <w:rFonts w:hint="eastAsia"/>
        </w:rPr>
        <w:t>d</w:t>
      </w:r>
      <w:r w:rsidRPr="007C21DB">
        <w:rPr>
          <w:rFonts w:hint="eastAsia"/>
        </w:rPr>
        <w:t>～</w:t>
      </w:r>
      <w:r>
        <w:rPr>
          <w:rFonts w:hint="eastAsia"/>
        </w:rPr>
        <w:t>15</w:t>
      </w:r>
      <w:r w:rsidR="00323328">
        <w:rPr>
          <w:rFonts w:hint="eastAsia"/>
        </w:rPr>
        <w:t xml:space="preserve"> </w:t>
      </w:r>
      <w:r>
        <w:rPr>
          <w:rFonts w:hint="eastAsia"/>
        </w:rPr>
        <w:t>d进行灌溉。</w:t>
      </w:r>
    </w:p>
    <w:p w14:paraId="3E0F02E4" w14:textId="60EEB347" w:rsidR="003809F4" w:rsidRDefault="003809F4" w:rsidP="003F3245">
      <w:pPr>
        <w:pStyle w:val="afffffffffff4"/>
        <w:ind w:left="420" w:hangingChars="200" w:hanging="420"/>
        <w:rPr>
          <w:rFonts w:ascii="黑体" w:eastAsia="黑体" w:hAnsi="黑体" w:hint="eastAsia"/>
        </w:rPr>
      </w:pPr>
      <w:r>
        <w:rPr>
          <w:rFonts w:ascii="黑体" w:eastAsia="黑体" w:hAnsi="黑体" w:hint="eastAsia"/>
        </w:rPr>
        <w:t>整地</w:t>
      </w:r>
    </w:p>
    <w:p w14:paraId="40608B73" w14:textId="06C200B5" w:rsidR="003809F4" w:rsidRDefault="009B3643" w:rsidP="00862B2C">
      <w:pPr>
        <w:pStyle w:val="afffff5"/>
        <w:spacing w:line="360" w:lineRule="auto"/>
        <w:ind w:firstLine="420"/>
      </w:pPr>
      <w:r>
        <w:rPr>
          <w:rFonts w:hint="eastAsia"/>
        </w:rPr>
        <w:t>玉米收获后，</w:t>
      </w:r>
      <w:r w:rsidR="00862B2C">
        <w:rPr>
          <w:rFonts w:hint="eastAsia"/>
        </w:rPr>
        <w:t>秸秆作为饲料使用或粉碎还田。秸秆粉碎作为饲料使用应符合GB 13078的相关规定，秸秆粉碎还田作业质量应符合NY/T 500的相关要求。</w:t>
      </w:r>
      <w:r w:rsidR="005C29F9">
        <w:rPr>
          <w:rFonts w:hint="eastAsia"/>
        </w:rPr>
        <w:t>秸秆处理后</w:t>
      </w:r>
      <w:r w:rsidR="007875C0">
        <w:rPr>
          <w:rFonts w:hint="eastAsia"/>
        </w:rPr>
        <w:t>进行深耕，深度30 cm</w:t>
      </w:r>
      <w:r w:rsidR="007875C0" w:rsidRPr="007C21DB">
        <w:rPr>
          <w:rFonts w:hint="eastAsia"/>
        </w:rPr>
        <w:t>～</w:t>
      </w:r>
      <w:r w:rsidR="007875C0">
        <w:rPr>
          <w:rFonts w:hint="eastAsia"/>
        </w:rPr>
        <w:t>35 cm</w:t>
      </w:r>
      <w:r w:rsidR="005C29F9">
        <w:rPr>
          <w:rFonts w:hint="eastAsia"/>
        </w:rPr>
        <w:t>。</w:t>
      </w:r>
    </w:p>
    <w:p w14:paraId="66041C0B" w14:textId="763314D6" w:rsidR="00347D0B" w:rsidRDefault="00347D0B" w:rsidP="00347D0B">
      <w:pPr>
        <w:pStyle w:val="afffffffffff4"/>
        <w:ind w:left="420" w:hangingChars="200" w:hanging="420"/>
        <w:rPr>
          <w:rFonts w:ascii="黑体" w:eastAsia="黑体" w:hAnsi="黑体" w:hint="eastAsia"/>
        </w:rPr>
      </w:pPr>
      <w:r>
        <w:rPr>
          <w:rFonts w:ascii="黑体" w:eastAsia="黑体" w:hAnsi="黑体" w:hint="eastAsia"/>
        </w:rPr>
        <w:t>基肥施用</w:t>
      </w:r>
    </w:p>
    <w:p w14:paraId="2CAD4E53" w14:textId="66F8CE9D" w:rsidR="00347D0B" w:rsidRPr="00F962A6" w:rsidRDefault="00E228C3" w:rsidP="00F962A6">
      <w:pPr>
        <w:pStyle w:val="afffff5"/>
        <w:spacing w:line="360" w:lineRule="auto"/>
        <w:ind w:firstLine="420"/>
      </w:pPr>
      <w:r>
        <w:rPr>
          <w:rFonts w:hint="eastAsia"/>
        </w:rPr>
        <w:t>结合整地施足基肥</w:t>
      </w:r>
      <w:r w:rsidR="00347D0B" w:rsidRPr="00347D0B">
        <w:rPr>
          <w:rFonts w:hint="eastAsia"/>
        </w:rPr>
        <w:t>。</w:t>
      </w:r>
      <w:r w:rsidR="00A07008">
        <w:rPr>
          <w:rFonts w:hint="eastAsia"/>
        </w:rPr>
        <w:t>腐熟发酵的</w:t>
      </w:r>
      <w:r w:rsidR="00A07008">
        <w:rPr>
          <w:rFonts w:hint="eastAsia"/>
        </w:rPr>
        <w:t>有机肥做基肥，</w:t>
      </w:r>
      <w:r w:rsidR="00347D0B" w:rsidRPr="00347D0B">
        <w:rPr>
          <w:rFonts w:hint="eastAsia"/>
        </w:rPr>
        <w:t>施用</w:t>
      </w:r>
      <w:r w:rsidR="00A07008">
        <w:rPr>
          <w:rFonts w:hint="eastAsia"/>
        </w:rPr>
        <w:t>量</w:t>
      </w:r>
      <w:r>
        <w:rPr>
          <w:rFonts w:hint="eastAsia"/>
        </w:rPr>
        <w:t>3</w:t>
      </w:r>
      <w:r w:rsidR="00A07008">
        <w:rPr>
          <w:rFonts w:hint="eastAsia"/>
        </w:rPr>
        <w:t xml:space="preserve"> </w:t>
      </w:r>
      <w:r w:rsidR="00347D0B" w:rsidRPr="00347D0B">
        <w:rPr>
          <w:rFonts w:hint="eastAsia"/>
        </w:rPr>
        <w:t>m</w:t>
      </w:r>
      <w:r w:rsidR="00347D0B" w:rsidRPr="00E228C3">
        <w:rPr>
          <w:rFonts w:hint="eastAsia"/>
          <w:vertAlign w:val="superscript"/>
        </w:rPr>
        <w:t>3</w:t>
      </w:r>
      <w:r w:rsidR="007E084F">
        <w:rPr>
          <w:rFonts w:hint="eastAsia"/>
        </w:rPr>
        <w:t>/667 m</w:t>
      </w:r>
      <w:r w:rsidR="007E084F" w:rsidRPr="00A644AF">
        <w:rPr>
          <w:rFonts w:hint="eastAsia"/>
          <w:vertAlign w:val="superscript"/>
        </w:rPr>
        <w:t>2</w:t>
      </w:r>
      <w:r w:rsidR="00347D0B" w:rsidRPr="00347D0B">
        <w:rPr>
          <w:rFonts w:hint="eastAsia"/>
        </w:rPr>
        <w:t>～</w:t>
      </w:r>
      <w:r>
        <w:rPr>
          <w:rFonts w:hint="eastAsia"/>
        </w:rPr>
        <w:t>4</w:t>
      </w:r>
      <w:r w:rsidR="00D21E7D">
        <w:rPr>
          <w:rFonts w:hint="eastAsia"/>
        </w:rPr>
        <w:t xml:space="preserve"> </w:t>
      </w:r>
      <w:r w:rsidR="00347D0B" w:rsidRPr="00347D0B">
        <w:rPr>
          <w:rFonts w:hint="eastAsia"/>
        </w:rPr>
        <w:t>m</w:t>
      </w:r>
      <w:r w:rsidR="00347D0B" w:rsidRPr="00E228C3">
        <w:rPr>
          <w:rFonts w:hint="eastAsia"/>
          <w:vertAlign w:val="superscript"/>
        </w:rPr>
        <w:t>3</w:t>
      </w:r>
      <w:r w:rsidR="007E084F">
        <w:rPr>
          <w:rFonts w:hint="eastAsia"/>
        </w:rPr>
        <w:t>/667 m</w:t>
      </w:r>
      <w:r w:rsidR="007E084F" w:rsidRPr="00A644AF">
        <w:rPr>
          <w:rFonts w:hint="eastAsia"/>
          <w:vertAlign w:val="superscript"/>
        </w:rPr>
        <w:t>2</w:t>
      </w:r>
      <w:r w:rsidR="00F962A6">
        <w:rPr>
          <w:rFonts w:hint="eastAsia"/>
        </w:rPr>
        <w:t>。</w:t>
      </w:r>
      <w:r w:rsidR="00347D0B" w:rsidRPr="00347D0B">
        <w:rPr>
          <w:rFonts w:hint="eastAsia"/>
        </w:rPr>
        <w:t>化肥做基肥</w:t>
      </w:r>
      <w:r w:rsidR="00A07008">
        <w:rPr>
          <w:rFonts w:hint="eastAsia"/>
        </w:rPr>
        <w:t>，</w:t>
      </w:r>
      <w:r w:rsidR="00347D0B" w:rsidRPr="00347D0B">
        <w:rPr>
          <w:rFonts w:hint="eastAsia"/>
        </w:rPr>
        <w:t>应于播种前结合地块旋耕施用，</w:t>
      </w:r>
      <w:r w:rsidR="00347D0B" w:rsidRPr="00F962A6">
        <w:rPr>
          <w:rFonts w:hint="eastAsia"/>
        </w:rPr>
        <w:t>施入</w:t>
      </w:r>
      <w:r w:rsidR="00E542C8" w:rsidRPr="00F962A6">
        <w:rPr>
          <w:rFonts w:hint="eastAsia"/>
        </w:rPr>
        <w:t>氮</w:t>
      </w:r>
      <w:r w:rsidR="00347D0B" w:rsidRPr="00F962A6">
        <w:rPr>
          <w:rFonts w:hint="eastAsia"/>
        </w:rPr>
        <w:t>肥</w:t>
      </w:r>
      <w:r w:rsidR="00F962A6" w:rsidRPr="00F962A6">
        <w:rPr>
          <w:rFonts w:hint="eastAsia"/>
        </w:rPr>
        <w:t>（</w:t>
      </w:r>
      <w:r w:rsidR="00F962A6" w:rsidRPr="00F962A6">
        <w:rPr>
          <w:rFonts w:hint="eastAsia"/>
        </w:rPr>
        <w:t>N</w:t>
      </w:r>
      <w:r w:rsidR="00F962A6" w:rsidRPr="00F962A6">
        <w:rPr>
          <w:rFonts w:hint="eastAsia"/>
        </w:rPr>
        <w:t>）</w:t>
      </w:r>
      <w:r w:rsidR="00F962A6">
        <w:rPr>
          <w:rFonts w:hint="eastAsia"/>
        </w:rPr>
        <w:t>7</w:t>
      </w:r>
      <w:r w:rsidR="00F962A6">
        <w:rPr>
          <w:rFonts w:hint="eastAsia"/>
        </w:rPr>
        <w:t xml:space="preserve"> </w:t>
      </w:r>
      <w:r w:rsidR="00F962A6">
        <w:rPr>
          <w:rFonts w:hint="eastAsia"/>
        </w:rPr>
        <w:t>kg</w:t>
      </w:r>
      <w:r w:rsidR="00BB38EC">
        <w:rPr>
          <w:rFonts w:hint="eastAsia"/>
        </w:rPr>
        <w:t>/667 m</w:t>
      </w:r>
      <w:r w:rsidR="00BB38EC" w:rsidRPr="00A644AF">
        <w:rPr>
          <w:rFonts w:hint="eastAsia"/>
          <w:vertAlign w:val="superscript"/>
        </w:rPr>
        <w:t>2</w:t>
      </w:r>
      <w:r w:rsidR="00F962A6">
        <w:rPr>
          <w:rFonts w:hint="eastAsia"/>
        </w:rPr>
        <w:t>～8</w:t>
      </w:r>
      <w:r w:rsidR="00F962A6">
        <w:rPr>
          <w:rFonts w:hint="eastAsia"/>
        </w:rPr>
        <w:t xml:space="preserve"> </w:t>
      </w:r>
      <w:r w:rsidR="00F962A6">
        <w:rPr>
          <w:rFonts w:hint="eastAsia"/>
        </w:rPr>
        <w:t>kg</w:t>
      </w:r>
      <w:r w:rsidR="00BB38EC">
        <w:rPr>
          <w:rFonts w:hint="eastAsia"/>
        </w:rPr>
        <w:t>/667 m</w:t>
      </w:r>
      <w:r w:rsidR="00BB38EC" w:rsidRPr="00A644AF">
        <w:rPr>
          <w:rFonts w:hint="eastAsia"/>
          <w:vertAlign w:val="superscript"/>
        </w:rPr>
        <w:t>2</w:t>
      </w:r>
      <w:r w:rsidR="00F962A6">
        <w:rPr>
          <w:rFonts w:hint="eastAsia"/>
        </w:rPr>
        <w:t>、P</w:t>
      </w:r>
      <w:r w:rsidR="00F962A6" w:rsidRPr="00F962A6">
        <w:rPr>
          <w:rFonts w:hint="eastAsia"/>
          <w:vertAlign w:val="subscript"/>
        </w:rPr>
        <w:t>2</w:t>
      </w:r>
      <w:r w:rsidR="00F962A6">
        <w:rPr>
          <w:rFonts w:hint="eastAsia"/>
        </w:rPr>
        <w:t>O</w:t>
      </w:r>
      <w:r w:rsidR="00F962A6" w:rsidRPr="00F962A6">
        <w:rPr>
          <w:rFonts w:hint="eastAsia"/>
          <w:vertAlign w:val="subscript"/>
        </w:rPr>
        <w:t>5</w:t>
      </w:r>
      <w:r w:rsidR="00F962A6">
        <w:rPr>
          <w:rFonts w:hint="eastAsia"/>
        </w:rPr>
        <w:t xml:space="preserve"> 6 kg</w:t>
      </w:r>
      <w:r w:rsidR="00BB38EC">
        <w:rPr>
          <w:rFonts w:hint="eastAsia"/>
        </w:rPr>
        <w:t>/667 m</w:t>
      </w:r>
      <w:r w:rsidR="00BB38EC" w:rsidRPr="00A644AF">
        <w:rPr>
          <w:rFonts w:hint="eastAsia"/>
          <w:vertAlign w:val="superscript"/>
        </w:rPr>
        <w:t>2</w:t>
      </w:r>
      <w:r w:rsidR="00F962A6">
        <w:rPr>
          <w:rFonts w:hint="eastAsia"/>
        </w:rPr>
        <w:t>～</w:t>
      </w:r>
      <w:r w:rsidR="00F962A6">
        <w:rPr>
          <w:rFonts w:hint="eastAsia"/>
        </w:rPr>
        <w:t>9 kg</w:t>
      </w:r>
      <w:r w:rsidR="00BB38EC">
        <w:rPr>
          <w:rFonts w:hint="eastAsia"/>
        </w:rPr>
        <w:t>/667 m</w:t>
      </w:r>
      <w:r w:rsidR="00BB38EC" w:rsidRPr="00A644AF">
        <w:rPr>
          <w:rFonts w:hint="eastAsia"/>
          <w:vertAlign w:val="superscript"/>
        </w:rPr>
        <w:t>2</w:t>
      </w:r>
      <w:r w:rsidR="00F962A6">
        <w:rPr>
          <w:rFonts w:hint="eastAsia"/>
        </w:rPr>
        <w:t>。</w:t>
      </w:r>
      <w:r w:rsidR="00F962A6" w:rsidRPr="00F962A6">
        <w:rPr>
          <w:rFonts w:hint="eastAsia"/>
        </w:rPr>
        <w:t>实施秸秆还田地块增施</w:t>
      </w:r>
      <w:r w:rsidR="00F962A6">
        <w:rPr>
          <w:rFonts w:hint="eastAsia"/>
        </w:rPr>
        <w:t>氮</w:t>
      </w:r>
      <w:r w:rsidR="00F962A6" w:rsidRPr="00F962A6">
        <w:rPr>
          <w:rFonts w:hint="eastAsia"/>
        </w:rPr>
        <w:t>肥</w:t>
      </w:r>
      <w:r w:rsidR="00F962A6">
        <w:rPr>
          <w:rFonts w:hint="eastAsia"/>
        </w:rPr>
        <w:t>（</w:t>
      </w:r>
      <w:r w:rsidR="00F962A6" w:rsidRPr="00F962A6">
        <w:rPr>
          <w:rFonts w:hint="eastAsia"/>
        </w:rPr>
        <w:t>N</w:t>
      </w:r>
      <w:r w:rsidR="00F962A6">
        <w:rPr>
          <w:rFonts w:hint="eastAsia"/>
        </w:rPr>
        <w:t>）</w:t>
      </w:r>
      <w:r w:rsidR="00F962A6" w:rsidRPr="00F962A6">
        <w:rPr>
          <w:rFonts w:hint="eastAsia"/>
        </w:rPr>
        <w:t>2</w:t>
      </w:r>
      <w:r w:rsidR="00F962A6">
        <w:rPr>
          <w:rFonts w:hint="eastAsia"/>
        </w:rPr>
        <w:t xml:space="preserve"> </w:t>
      </w:r>
      <w:r w:rsidR="00F962A6" w:rsidRPr="00F962A6">
        <w:rPr>
          <w:rFonts w:hint="eastAsia"/>
        </w:rPr>
        <w:t>kg</w:t>
      </w:r>
      <w:r w:rsidR="00F962A6">
        <w:rPr>
          <w:rFonts w:hint="eastAsia"/>
        </w:rPr>
        <w:t>/667 m</w:t>
      </w:r>
      <w:r w:rsidR="00F962A6" w:rsidRPr="00A644AF">
        <w:rPr>
          <w:rFonts w:hint="eastAsia"/>
          <w:vertAlign w:val="superscript"/>
        </w:rPr>
        <w:t>2</w:t>
      </w:r>
      <w:r w:rsidR="00F962A6" w:rsidRPr="00F962A6">
        <w:rPr>
          <w:rFonts w:hint="eastAsia"/>
        </w:rPr>
        <w:t>～4</w:t>
      </w:r>
      <w:r w:rsidR="00F962A6">
        <w:rPr>
          <w:rFonts w:hint="eastAsia"/>
        </w:rPr>
        <w:t xml:space="preserve"> </w:t>
      </w:r>
      <w:r w:rsidR="00F962A6" w:rsidRPr="00F962A6">
        <w:rPr>
          <w:rFonts w:hint="eastAsia"/>
        </w:rPr>
        <w:t>kg</w:t>
      </w:r>
      <w:r w:rsidR="00F962A6">
        <w:rPr>
          <w:rFonts w:hint="eastAsia"/>
        </w:rPr>
        <w:t>/667 m</w:t>
      </w:r>
      <w:r w:rsidR="00F962A6" w:rsidRPr="00A644AF">
        <w:rPr>
          <w:rFonts w:hint="eastAsia"/>
          <w:vertAlign w:val="superscript"/>
        </w:rPr>
        <w:t>2</w:t>
      </w:r>
      <w:r w:rsidR="00F962A6">
        <w:rPr>
          <w:rFonts w:hint="eastAsia"/>
        </w:rPr>
        <w:t>。</w:t>
      </w:r>
    </w:p>
    <w:p w14:paraId="13D8374D" w14:textId="53B81FF6" w:rsidR="00347D0B" w:rsidRPr="00347D0B" w:rsidRDefault="00347D0B" w:rsidP="00A5034C">
      <w:pPr>
        <w:pStyle w:val="afffffffffff4"/>
        <w:spacing w:line="360" w:lineRule="auto"/>
        <w:ind w:left="420" w:hangingChars="200" w:hanging="420"/>
        <w:rPr>
          <w:rFonts w:ascii="黑体" w:eastAsia="黑体" w:hAnsi="黑体" w:hint="eastAsia"/>
        </w:rPr>
      </w:pPr>
      <w:r>
        <w:rPr>
          <w:rFonts w:ascii="黑体" w:eastAsia="黑体" w:hAnsi="黑体" w:hint="eastAsia"/>
        </w:rPr>
        <w:t>播种</w:t>
      </w:r>
    </w:p>
    <w:p w14:paraId="6D8F77A1" w14:textId="4CFA5D1C" w:rsidR="00467813" w:rsidRDefault="00467813" w:rsidP="000A5C64">
      <w:pPr>
        <w:pStyle w:val="affe"/>
        <w:spacing w:before="156" w:after="156"/>
      </w:pPr>
      <w:r>
        <w:rPr>
          <w:rFonts w:hint="eastAsia"/>
        </w:rPr>
        <w:t>种子选择</w:t>
      </w:r>
    </w:p>
    <w:p w14:paraId="5962860E" w14:textId="4BDF4980" w:rsidR="00467813" w:rsidRPr="00467813" w:rsidRDefault="00910DED" w:rsidP="00467813">
      <w:pPr>
        <w:pStyle w:val="afffff5"/>
        <w:ind w:firstLine="420"/>
      </w:pPr>
      <w:r w:rsidRPr="00910DED">
        <w:rPr>
          <w:rFonts w:hint="eastAsia"/>
        </w:rPr>
        <w:t>饲用小黑麦选择生育期230 d～270 d的品种，种子质量符合GB/T 6142 的规定。</w:t>
      </w:r>
    </w:p>
    <w:p w14:paraId="2697961B" w14:textId="1BFDAAD5" w:rsidR="00E605A1" w:rsidRPr="003F3245" w:rsidRDefault="00824383" w:rsidP="000A5C64">
      <w:pPr>
        <w:pStyle w:val="affe"/>
        <w:spacing w:before="156" w:after="156"/>
      </w:pPr>
      <w:r w:rsidRPr="003F3245">
        <w:rPr>
          <w:rFonts w:hint="eastAsia"/>
        </w:rPr>
        <w:t>播期</w:t>
      </w:r>
      <w:bookmarkEnd w:id="96"/>
      <w:bookmarkEnd w:id="97"/>
      <w:bookmarkEnd w:id="98"/>
      <w:r w:rsidR="00F464DC" w:rsidRPr="003F3245">
        <w:rPr>
          <w:rFonts w:hint="eastAsia"/>
        </w:rPr>
        <w:t>及播量</w:t>
      </w:r>
    </w:p>
    <w:p w14:paraId="456A7C4A" w14:textId="3570A17C" w:rsidR="00E605A1" w:rsidRDefault="00B878FF" w:rsidP="00685F4B">
      <w:pPr>
        <w:pStyle w:val="afffff5"/>
        <w:spacing w:beforeLines="50" w:before="156" w:afterLines="50" w:after="156" w:line="360" w:lineRule="auto"/>
        <w:ind w:firstLine="420"/>
      </w:pPr>
      <w:bookmarkStart w:id="99" w:name="_Toc71898495"/>
      <w:bookmarkStart w:id="100" w:name="_Toc70611366"/>
      <w:bookmarkStart w:id="101" w:name="_Toc72168854"/>
      <w:r>
        <w:rPr>
          <w:rFonts w:hint="eastAsia"/>
        </w:rPr>
        <w:t>一般</w:t>
      </w:r>
      <w:r w:rsidR="007C21DB" w:rsidRPr="007C21DB">
        <w:rPr>
          <w:rFonts w:hint="eastAsia"/>
        </w:rPr>
        <w:t>9</w:t>
      </w:r>
      <w:r w:rsidR="007C21DB">
        <w:rPr>
          <w:rFonts w:hint="eastAsia"/>
        </w:rPr>
        <w:t>月</w:t>
      </w:r>
      <w:r w:rsidR="000B5ED7">
        <w:rPr>
          <w:rFonts w:hint="eastAsia"/>
        </w:rPr>
        <w:t>下</w:t>
      </w:r>
      <w:r w:rsidR="007C21DB" w:rsidRPr="007C21DB">
        <w:rPr>
          <w:rFonts w:hint="eastAsia"/>
        </w:rPr>
        <w:t>旬～10月</w:t>
      </w:r>
      <w:r w:rsidR="000B5ED7">
        <w:rPr>
          <w:rFonts w:hint="eastAsia"/>
        </w:rPr>
        <w:t>中</w:t>
      </w:r>
      <w:r w:rsidR="007C21DB" w:rsidRPr="007C21DB">
        <w:rPr>
          <w:rFonts w:hint="eastAsia"/>
        </w:rPr>
        <w:t>旬</w:t>
      </w:r>
      <w:r w:rsidR="000B5ED7">
        <w:rPr>
          <w:rFonts w:hint="eastAsia"/>
        </w:rPr>
        <w:t>播种</w:t>
      </w:r>
      <w:r w:rsidR="00D43822">
        <w:rPr>
          <w:rFonts w:hint="eastAsia"/>
        </w:rPr>
        <w:t>，</w:t>
      </w:r>
      <w:r w:rsidR="00F464DC" w:rsidRPr="00393768">
        <w:rPr>
          <w:rFonts w:hint="eastAsia"/>
        </w:rPr>
        <w:t>播</w:t>
      </w:r>
      <w:r w:rsidR="00F464DC">
        <w:rPr>
          <w:rFonts w:hint="eastAsia"/>
        </w:rPr>
        <w:t>量</w:t>
      </w:r>
      <w:r w:rsidR="00F464DC" w:rsidRPr="00393768">
        <w:rPr>
          <w:rFonts w:hint="eastAsia"/>
        </w:rPr>
        <w:t>1</w:t>
      </w:r>
      <w:r w:rsidR="005843BF">
        <w:rPr>
          <w:rFonts w:hint="eastAsia"/>
        </w:rPr>
        <w:t>0</w:t>
      </w:r>
      <w:r w:rsidR="00366FAC">
        <w:rPr>
          <w:rFonts w:hint="eastAsia"/>
        </w:rPr>
        <w:t xml:space="preserve"> </w:t>
      </w:r>
      <w:r w:rsidR="00F464DC" w:rsidRPr="00393768">
        <w:rPr>
          <w:rFonts w:hint="eastAsia"/>
        </w:rPr>
        <w:t>kg</w:t>
      </w:r>
      <w:r w:rsidR="00467813">
        <w:rPr>
          <w:rFonts w:hint="eastAsia"/>
        </w:rPr>
        <w:t>/666.7 m</w:t>
      </w:r>
      <w:r w:rsidR="00467813" w:rsidRPr="00A644AF">
        <w:rPr>
          <w:rFonts w:hint="eastAsia"/>
          <w:vertAlign w:val="superscript"/>
        </w:rPr>
        <w:t>2</w:t>
      </w:r>
      <w:r w:rsidR="00F464DC">
        <w:rPr>
          <w:rFonts w:hint="eastAsia"/>
        </w:rPr>
        <w:t>；10月15日之后播种，播期每推后一天播量增加0.5</w:t>
      </w:r>
      <w:r w:rsidR="00467813">
        <w:rPr>
          <w:rFonts w:hint="eastAsia"/>
        </w:rPr>
        <w:t xml:space="preserve"> </w:t>
      </w:r>
      <w:r w:rsidR="00F464DC">
        <w:rPr>
          <w:rFonts w:hint="eastAsia"/>
        </w:rPr>
        <w:t>kg，最晚播期</w:t>
      </w:r>
      <w:r w:rsidR="00546B55">
        <w:rPr>
          <w:rFonts w:hint="eastAsia"/>
        </w:rPr>
        <w:t>不</w:t>
      </w:r>
      <w:r w:rsidR="00874C38">
        <w:rPr>
          <w:rFonts w:hint="eastAsia"/>
        </w:rPr>
        <w:t>晚于</w:t>
      </w:r>
      <w:r w:rsidR="00F464DC">
        <w:rPr>
          <w:rFonts w:hint="eastAsia"/>
        </w:rPr>
        <w:t>10月2</w:t>
      </w:r>
      <w:r w:rsidR="009C0DB9">
        <w:rPr>
          <w:rFonts w:hint="eastAsia"/>
        </w:rPr>
        <w:t>0</w:t>
      </w:r>
      <w:r w:rsidR="00F464DC">
        <w:rPr>
          <w:rFonts w:hint="eastAsia"/>
        </w:rPr>
        <w:t>日。</w:t>
      </w:r>
      <w:bookmarkEnd w:id="99"/>
      <w:bookmarkEnd w:id="100"/>
      <w:bookmarkEnd w:id="101"/>
    </w:p>
    <w:p w14:paraId="0E0F1BBC" w14:textId="73CD49EC" w:rsidR="00546B55" w:rsidRPr="003F3245" w:rsidRDefault="00546B55" w:rsidP="000A5C64">
      <w:pPr>
        <w:pStyle w:val="affe"/>
        <w:spacing w:before="156" w:after="156"/>
      </w:pPr>
      <w:bookmarkStart w:id="102" w:name="_Toc71898496"/>
      <w:bookmarkStart w:id="103" w:name="_Toc70611367"/>
      <w:bookmarkStart w:id="104" w:name="_Toc72168855"/>
      <w:r w:rsidRPr="003F3245">
        <w:rPr>
          <w:rFonts w:hint="eastAsia"/>
        </w:rPr>
        <w:t>播种方式</w:t>
      </w:r>
    </w:p>
    <w:p w14:paraId="1A61E2E8" w14:textId="306D86F9" w:rsidR="00546B55" w:rsidRDefault="00874C38" w:rsidP="00685F4B">
      <w:pPr>
        <w:pStyle w:val="afffff5"/>
        <w:spacing w:beforeLines="50" w:before="156" w:afterLines="50" w:after="156" w:line="360" w:lineRule="auto"/>
        <w:ind w:firstLine="420"/>
      </w:pPr>
      <w:r w:rsidRPr="00874C38">
        <w:rPr>
          <w:rFonts w:hint="eastAsia"/>
        </w:rPr>
        <w:t>一般采用小麦</w:t>
      </w:r>
      <w:r w:rsidR="00AC4C75">
        <w:rPr>
          <w:rFonts w:hint="eastAsia"/>
        </w:rPr>
        <w:t>旋</w:t>
      </w:r>
      <w:r w:rsidRPr="00874C38">
        <w:rPr>
          <w:rFonts w:hint="eastAsia"/>
        </w:rPr>
        <w:t>播机</w:t>
      </w:r>
      <w:r w:rsidR="00AC4C75">
        <w:rPr>
          <w:rFonts w:hint="eastAsia"/>
        </w:rPr>
        <w:t>播种</w:t>
      </w:r>
      <w:r w:rsidR="00F923E1">
        <w:rPr>
          <w:rFonts w:hint="eastAsia"/>
        </w:rPr>
        <w:t>，</w:t>
      </w:r>
      <w:r w:rsidRPr="00874C38">
        <w:rPr>
          <w:rFonts w:hint="eastAsia"/>
        </w:rPr>
        <w:t>以条播为主，行距1</w:t>
      </w:r>
      <w:r w:rsidR="00347D0B">
        <w:rPr>
          <w:rFonts w:hint="eastAsia"/>
        </w:rPr>
        <w:t>2</w:t>
      </w:r>
      <w:r w:rsidR="00366FAC">
        <w:rPr>
          <w:rFonts w:hint="eastAsia"/>
        </w:rPr>
        <w:t xml:space="preserve"> </w:t>
      </w:r>
      <w:r w:rsidRPr="00874C38">
        <w:rPr>
          <w:rFonts w:hint="eastAsia"/>
        </w:rPr>
        <w:t>cm～</w:t>
      </w:r>
      <w:r w:rsidR="00347D0B">
        <w:rPr>
          <w:rFonts w:hint="eastAsia"/>
        </w:rPr>
        <w:t>15</w:t>
      </w:r>
      <w:r w:rsidR="00366FAC">
        <w:rPr>
          <w:rFonts w:hint="eastAsia"/>
        </w:rPr>
        <w:t xml:space="preserve"> </w:t>
      </w:r>
      <w:r w:rsidRPr="00874C38">
        <w:rPr>
          <w:rFonts w:hint="eastAsia"/>
        </w:rPr>
        <w:t>cm。</w:t>
      </w:r>
    </w:p>
    <w:p w14:paraId="163E9A2B" w14:textId="7E414C59" w:rsidR="008777BC" w:rsidRDefault="008777BC" w:rsidP="000A5C64">
      <w:pPr>
        <w:pStyle w:val="affe"/>
        <w:spacing w:before="156" w:after="156"/>
      </w:pPr>
      <w:r w:rsidRPr="008777BC">
        <w:rPr>
          <w:rFonts w:hint="eastAsia"/>
        </w:rPr>
        <w:t>播种深度</w:t>
      </w:r>
    </w:p>
    <w:p w14:paraId="7F9B295E" w14:textId="568D3477" w:rsidR="008777BC" w:rsidRDefault="008777BC" w:rsidP="00685F4B">
      <w:pPr>
        <w:pStyle w:val="afffff5"/>
        <w:spacing w:beforeLines="50" w:before="156" w:afterLines="50" w:after="156" w:line="360" w:lineRule="auto"/>
        <w:ind w:firstLine="420"/>
      </w:pPr>
      <w:r w:rsidRPr="008777BC">
        <w:rPr>
          <w:rFonts w:hint="eastAsia"/>
        </w:rPr>
        <w:t>播种深度控制在3</w:t>
      </w:r>
      <w:r w:rsidR="00366FAC">
        <w:rPr>
          <w:rFonts w:hint="eastAsia"/>
        </w:rPr>
        <w:t xml:space="preserve"> </w:t>
      </w:r>
      <w:r w:rsidRPr="008777BC">
        <w:rPr>
          <w:rFonts w:hint="eastAsia"/>
        </w:rPr>
        <w:t>cm～</w:t>
      </w:r>
      <w:r w:rsidR="009C0DB9">
        <w:rPr>
          <w:rFonts w:hint="eastAsia"/>
        </w:rPr>
        <w:t>5</w:t>
      </w:r>
      <w:r w:rsidR="00366FAC">
        <w:rPr>
          <w:rFonts w:hint="eastAsia"/>
        </w:rPr>
        <w:t xml:space="preserve"> </w:t>
      </w:r>
      <w:r w:rsidRPr="008777BC">
        <w:rPr>
          <w:rFonts w:hint="eastAsia"/>
        </w:rPr>
        <w:t>cm。</w:t>
      </w:r>
    </w:p>
    <w:p w14:paraId="3F54B3FF" w14:textId="66516799" w:rsidR="008777BC" w:rsidRPr="00347D0B" w:rsidRDefault="00E840CF" w:rsidP="00A5034C">
      <w:pPr>
        <w:pStyle w:val="afffffffffff4"/>
        <w:spacing w:line="360" w:lineRule="auto"/>
        <w:ind w:left="420" w:hangingChars="200" w:hanging="420"/>
        <w:rPr>
          <w:rFonts w:ascii="黑体" w:eastAsia="黑体" w:hAnsi="黑体" w:hint="eastAsia"/>
        </w:rPr>
      </w:pPr>
      <w:r>
        <w:rPr>
          <w:rFonts w:ascii="黑体" w:eastAsia="黑体" w:hAnsi="黑体" w:hint="eastAsia"/>
        </w:rPr>
        <w:t>饲用小黑麦</w:t>
      </w:r>
      <w:r w:rsidR="00347D0B">
        <w:rPr>
          <w:rFonts w:ascii="黑体" w:eastAsia="黑体" w:hAnsi="黑体" w:hint="eastAsia"/>
        </w:rPr>
        <w:t>播</w:t>
      </w:r>
      <w:r w:rsidR="00E228C3">
        <w:rPr>
          <w:rFonts w:ascii="黑体" w:eastAsia="黑体" w:hAnsi="黑体" w:hint="eastAsia"/>
        </w:rPr>
        <w:t>后</w:t>
      </w:r>
      <w:r w:rsidR="008777BC">
        <w:rPr>
          <w:rFonts w:hint="eastAsia"/>
        </w:rPr>
        <w:t>管理</w:t>
      </w:r>
    </w:p>
    <w:p w14:paraId="5706CE9B" w14:textId="2FFDFA4A" w:rsidR="00F27C0A" w:rsidRPr="00732243" w:rsidRDefault="00F27C0A" w:rsidP="000A5C64">
      <w:pPr>
        <w:pStyle w:val="affe"/>
        <w:spacing w:before="156" w:after="156"/>
      </w:pPr>
      <w:r w:rsidRPr="00732243">
        <w:rPr>
          <w:rFonts w:hint="eastAsia"/>
        </w:rPr>
        <w:t>灌溉</w:t>
      </w:r>
    </w:p>
    <w:p w14:paraId="22608EDD" w14:textId="6F635263" w:rsidR="008777BC" w:rsidRDefault="008777BC" w:rsidP="00685F4B">
      <w:pPr>
        <w:pStyle w:val="afffff5"/>
        <w:spacing w:beforeLines="50" w:before="156" w:afterLines="50" w:after="156" w:line="360" w:lineRule="auto"/>
        <w:ind w:firstLine="420"/>
      </w:pPr>
      <w:r>
        <w:rPr>
          <w:rFonts w:hint="eastAsia"/>
        </w:rPr>
        <w:t>越冬前</w:t>
      </w:r>
      <w:r w:rsidR="00FD6B52">
        <w:rPr>
          <w:rFonts w:hint="eastAsia"/>
        </w:rPr>
        <w:t>浇</w:t>
      </w:r>
      <w:r w:rsidR="00304D25">
        <w:rPr>
          <w:rFonts w:hint="eastAsia"/>
        </w:rPr>
        <w:t>足</w:t>
      </w:r>
      <w:r w:rsidR="00FD6B52">
        <w:rPr>
          <w:rFonts w:hint="eastAsia"/>
        </w:rPr>
        <w:t>越冬水，严禁</w:t>
      </w:r>
      <w:r w:rsidR="00304D25">
        <w:rPr>
          <w:rFonts w:hint="eastAsia"/>
        </w:rPr>
        <w:t>地表</w:t>
      </w:r>
      <w:r w:rsidR="00FD6B52">
        <w:rPr>
          <w:rFonts w:hint="eastAsia"/>
        </w:rPr>
        <w:t>积水</w:t>
      </w:r>
      <w:r w:rsidR="00304D25">
        <w:rPr>
          <w:rFonts w:hint="eastAsia"/>
        </w:rPr>
        <w:t>和冰层盖苗</w:t>
      </w:r>
      <w:r w:rsidR="00FD6B52">
        <w:rPr>
          <w:rFonts w:hint="eastAsia"/>
        </w:rPr>
        <w:t>。</w:t>
      </w:r>
      <w:r>
        <w:rPr>
          <w:rFonts w:hint="eastAsia"/>
        </w:rPr>
        <w:t>春季返青期至拔节期之间需灌水1次</w:t>
      </w:r>
      <w:r w:rsidR="00FD6B52">
        <w:rPr>
          <w:rFonts w:hint="eastAsia"/>
        </w:rPr>
        <w:t>，</w:t>
      </w:r>
      <w:r>
        <w:rPr>
          <w:rFonts w:hint="eastAsia"/>
        </w:rPr>
        <w:t>灌水量每亩</w:t>
      </w:r>
      <w:r w:rsidR="00CB1965">
        <w:rPr>
          <w:rFonts w:hint="eastAsia"/>
        </w:rPr>
        <w:t>4</w:t>
      </w:r>
      <w:r>
        <w:rPr>
          <w:rFonts w:hint="eastAsia"/>
        </w:rPr>
        <w:t>0</w:t>
      </w:r>
      <w:r w:rsidR="00366FAC">
        <w:rPr>
          <w:rFonts w:hint="eastAsia"/>
        </w:rPr>
        <w:t xml:space="preserve"> </w:t>
      </w:r>
      <w:r>
        <w:rPr>
          <w:rFonts w:hint="eastAsia"/>
        </w:rPr>
        <w:t>m</w:t>
      </w:r>
      <w:r w:rsidRPr="008777BC">
        <w:rPr>
          <w:rFonts w:hint="eastAsia"/>
          <w:vertAlign w:val="superscript"/>
        </w:rPr>
        <w:t>3</w:t>
      </w:r>
      <w:r>
        <w:rPr>
          <w:rFonts w:hint="eastAsia"/>
        </w:rPr>
        <w:t>～</w:t>
      </w:r>
      <w:r w:rsidR="00CB1965">
        <w:rPr>
          <w:rFonts w:hint="eastAsia"/>
        </w:rPr>
        <w:t>50</w:t>
      </w:r>
      <w:r w:rsidR="00366FAC">
        <w:rPr>
          <w:rFonts w:hint="eastAsia"/>
        </w:rPr>
        <w:t xml:space="preserve"> </w:t>
      </w:r>
      <w:r>
        <w:rPr>
          <w:rFonts w:hint="eastAsia"/>
        </w:rPr>
        <w:t>m</w:t>
      </w:r>
      <w:r w:rsidRPr="008777BC">
        <w:rPr>
          <w:rFonts w:hint="eastAsia"/>
          <w:vertAlign w:val="superscript"/>
        </w:rPr>
        <w:t>3</w:t>
      </w:r>
      <w:r>
        <w:rPr>
          <w:rFonts w:hint="eastAsia"/>
        </w:rPr>
        <w:t>。</w:t>
      </w:r>
      <w:r w:rsidR="00152FB9" w:rsidRPr="00152FB9">
        <w:rPr>
          <w:rFonts w:hint="eastAsia"/>
        </w:rPr>
        <w:t>灌溉用水</w:t>
      </w:r>
      <w:r w:rsidR="00152FB9">
        <w:rPr>
          <w:rFonts w:hint="eastAsia"/>
        </w:rPr>
        <w:t>要</w:t>
      </w:r>
      <w:r w:rsidR="00152FB9" w:rsidRPr="00152FB9">
        <w:rPr>
          <w:rFonts w:hint="eastAsia"/>
        </w:rPr>
        <w:t>符合GB</w:t>
      </w:r>
      <w:r w:rsidR="00467813">
        <w:rPr>
          <w:rFonts w:hint="eastAsia"/>
        </w:rPr>
        <w:t xml:space="preserve"> </w:t>
      </w:r>
      <w:r w:rsidR="00152FB9" w:rsidRPr="00152FB9">
        <w:rPr>
          <w:rFonts w:hint="eastAsia"/>
        </w:rPr>
        <w:t>5084</w:t>
      </w:r>
      <w:r w:rsidR="0094661B">
        <w:rPr>
          <w:rFonts w:hint="eastAsia"/>
        </w:rPr>
        <w:t xml:space="preserve"> 规定</w:t>
      </w:r>
      <w:r w:rsidR="00152FB9" w:rsidRPr="00152FB9">
        <w:rPr>
          <w:rFonts w:hint="eastAsia"/>
        </w:rPr>
        <w:t>。</w:t>
      </w:r>
    </w:p>
    <w:p w14:paraId="62EED34C" w14:textId="220D021A" w:rsidR="00F27C0A" w:rsidRPr="00732243" w:rsidRDefault="00F27C0A" w:rsidP="000A5C64">
      <w:pPr>
        <w:pStyle w:val="affe"/>
        <w:spacing w:before="156" w:after="156"/>
      </w:pPr>
      <w:r w:rsidRPr="00732243">
        <w:rPr>
          <w:rFonts w:hint="eastAsia"/>
        </w:rPr>
        <w:t>追肥</w:t>
      </w:r>
    </w:p>
    <w:p w14:paraId="0713F13E" w14:textId="645B9CD5" w:rsidR="00732243" w:rsidRDefault="003F7D25" w:rsidP="000A5C64">
      <w:pPr>
        <w:pStyle w:val="afffff5"/>
        <w:spacing w:beforeLines="50" w:before="156" w:afterLines="50" w:after="156" w:line="360" w:lineRule="auto"/>
        <w:ind w:firstLine="420"/>
      </w:pPr>
      <w:r>
        <w:rPr>
          <w:rFonts w:hint="eastAsia"/>
        </w:rPr>
        <w:lastRenderedPageBreak/>
        <w:t>结合春季灌水</w:t>
      </w:r>
      <w:r w:rsidR="00D0766B">
        <w:rPr>
          <w:rFonts w:hint="eastAsia"/>
        </w:rPr>
        <w:t>在起身至拔节初期</w:t>
      </w:r>
      <w:r>
        <w:rPr>
          <w:rFonts w:hint="eastAsia"/>
        </w:rPr>
        <w:t>追施</w:t>
      </w:r>
      <w:r w:rsidR="00D0766B">
        <w:rPr>
          <w:rFonts w:hint="eastAsia"/>
        </w:rPr>
        <w:t>氮肥，施用尿素10</w:t>
      </w:r>
      <w:r w:rsidR="009C1B64">
        <w:rPr>
          <w:rFonts w:hint="eastAsia"/>
        </w:rPr>
        <w:t xml:space="preserve"> </w:t>
      </w:r>
      <w:r>
        <w:rPr>
          <w:rFonts w:hint="eastAsia"/>
        </w:rPr>
        <w:t>kg</w:t>
      </w:r>
      <w:r w:rsidR="00467813">
        <w:rPr>
          <w:rFonts w:hint="eastAsia"/>
        </w:rPr>
        <w:t>/666.7 m</w:t>
      </w:r>
      <w:r w:rsidR="00467813" w:rsidRPr="00A644AF">
        <w:rPr>
          <w:rFonts w:hint="eastAsia"/>
          <w:vertAlign w:val="superscript"/>
        </w:rPr>
        <w:t>2</w:t>
      </w:r>
      <w:r>
        <w:rPr>
          <w:rFonts w:hint="eastAsia"/>
        </w:rPr>
        <w:t>～1</w:t>
      </w:r>
      <w:r w:rsidR="00D0766B">
        <w:rPr>
          <w:rFonts w:hint="eastAsia"/>
        </w:rPr>
        <w:t>5</w:t>
      </w:r>
      <w:r w:rsidR="009C1B64">
        <w:rPr>
          <w:rFonts w:hint="eastAsia"/>
        </w:rPr>
        <w:t xml:space="preserve"> </w:t>
      </w:r>
      <w:r>
        <w:rPr>
          <w:rFonts w:hint="eastAsia"/>
        </w:rPr>
        <w:t>kg</w:t>
      </w:r>
      <w:r w:rsidR="00467813">
        <w:rPr>
          <w:rFonts w:hint="eastAsia"/>
        </w:rPr>
        <w:t>/666.7 m</w:t>
      </w:r>
      <w:r w:rsidR="00467813" w:rsidRPr="00A644AF">
        <w:rPr>
          <w:rFonts w:hint="eastAsia"/>
          <w:vertAlign w:val="superscript"/>
        </w:rPr>
        <w:t>2</w:t>
      </w:r>
      <w:r w:rsidR="00D0766B">
        <w:rPr>
          <w:rFonts w:hint="eastAsia"/>
        </w:rPr>
        <w:t>；</w:t>
      </w:r>
      <w:r w:rsidR="00D0766B" w:rsidRPr="00D0766B">
        <w:rPr>
          <w:rFonts w:hint="eastAsia"/>
        </w:rPr>
        <w:t>弱苗在起身期提早追施，旺苗可推迟到拔节期追施，两次施用</w:t>
      </w:r>
      <w:r w:rsidR="00D0766B">
        <w:rPr>
          <w:rFonts w:hint="eastAsia"/>
        </w:rPr>
        <w:t>最佳。</w:t>
      </w:r>
    </w:p>
    <w:p w14:paraId="2B0CE1C2" w14:textId="28D8E5B5" w:rsidR="00F27C0A" w:rsidRDefault="00E355A0" w:rsidP="000A5C64">
      <w:pPr>
        <w:pStyle w:val="affe"/>
        <w:spacing w:before="156" w:after="156"/>
      </w:pPr>
      <w:r>
        <w:rPr>
          <w:rFonts w:hint="eastAsia"/>
        </w:rPr>
        <w:t>病</w:t>
      </w:r>
      <w:r w:rsidR="0087212A" w:rsidRPr="00732243">
        <w:rPr>
          <w:rFonts w:hint="eastAsia"/>
        </w:rPr>
        <w:t>虫害防治</w:t>
      </w:r>
    </w:p>
    <w:p w14:paraId="661310FD" w14:textId="7D02C351" w:rsidR="00732243" w:rsidRPr="00732243" w:rsidRDefault="001C23BE" w:rsidP="00685F4B">
      <w:pPr>
        <w:pStyle w:val="afffff5"/>
        <w:spacing w:beforeLines="50" w:before="156" w:afterLines="50" w:after="156" w:line="360" w:lineRule="auto"/>
        <w:ind w:firstLine="420"/>
      </w:pPr>
      <w:r>
        <w:rPr>
          <w:rFonts w:hint="eastAsia"/>
        </w:rPr>
        <w:t>病虫害</w:t>
      </w:r>
      <w:r w:rsidR="00161411">
        <w:rPr>
          <w:rFonts w:hint="eastAsia"/>
        </w:rPr>
        <w:t>主要为蚜虫</w:t>
      </w:r>
      <w:r w:rsidR="00267E81">
        <w:rPr>
          <w:rFonts w:hint="eastAsia"/>
        </w:rPr>
        <w:t>和白粉病</w:t>
      </w:r>
      <w:r w:rsidR="00161411">
        <w:rPr>
          <w:rFonts w:hint="eastAsia"/>
        </w:rPr>
        <w:t>，一般发生在抽穗期，</w:t>
      </w:r>
      <w:r w:rsidR="00E355A0">
        <w:rPr>
          <w:rFonts w:hint="eastAsia"/>
        </w:rPr>
        <w:t>农药防治优先选用植物源农药，</w:t>
      </w:r>
      <w:r w:rsidR="00161411">
        <w:rPr>
          <w:rFonts w:hint="eastAsia"/>
        </w:rPr>
        <w:t>应</w:t>
      </w:r>
      <w:r w:rsidR="003F7D25">
        <w:rPr>
          <w:rFonts w:hint="eastAsia"/>
        </w:rPr>
        <w:t>符合GB/T 8321</w:t>
      </w:r>
      <w:r w:rsidR="008D7BA8">
        <w:rPr>
          <w:rFonts w:hint="eastAsia"/>
        </w:rPr>
        <w:t>（所有部分）</w:t>
      </w:r>
      <w:r w:rsidR="003F7D25">
        <w:rPr>
          <w:rFonts w:hint="eastAsia"/>
        </w:rPr>
        <w:t>的规定</w:t>
      </w:r>
      <w:r w:rsidR="00161411">
        <w:rPr>
          <w:rFonts w:hint="eastAsia"/>
        </w:rPr>
        <w:t>，</w:t>
      </w:r>
      <w:r w:rsidR="003F7D25">
        <w:rPr>
          <w:rFonts w:hint="eastAsia"/>
        </w:rPr>
        <w:t>在刈割前15</w:t>
      </w:r>
      <w:r w:rsidR="00366FAC">
        <w:rPr>
          <w:rFonts w:hint="eastAsia"/>
        </w:rPr>
        <w:t xml:space="preserve"> </w:t>
      </w:r>
      <w:r w:rsidR="003F7D25">
        <w:rPr>
          <w:rFonts w:hint="eastAsia"/>
        </w:rPr>
        <w:t>d内不</w:t>
      </w:r>
      <w:r w:rsidR="00E355A0">
        <w:rPr>
          <w:rFonts w:hint="eastAsia"/>
        </w:rPr>
        <w:t>进行化学</w:t>
      </w:r>
      <w:r w:rsidR="00161411">
        <w:rPr>
          <w:rFonts w:hint="eastAsia"/>
        </w:rPr>
        <w:t>喷</w:t>
      </w:r>
      <w:r w:rsidR="003F7D25">
        <w:rPr>
          <w:rFonts w:hint="eastAsia"/>
        </w:rPr>
        <w:t>药。</w:t>
      </w:r>
    </w:p>
    <w:p w14:paraId="69A0FD06" w14:textId="517834C1" w:rsidR="00A46ED0" w:rsidRPr="00E228C3" w:rsidRDefault="0087212A" w:rsidP="00467813">
      <w:pPr>
        <w:pStyle w:val="affc"/>
        <w:spacing w:before="312" w:after="312"/>
      </w:pPr>
      <w:bookmarkStart w:id="105" w:name="_Toc181044253"/>
      <w:bookmarkStart w:id="106" w:name="_Toc181084386"/>
      <w:r w:rsidRPr="00E228C3">
        <w:rPr>
          <w:rFonts w:hint="eastAsia"/>
        </w:rPr>
        <w:t>收获</w:t>
      </w:r>
      <w:bookmarkEnd w:id="105"/>
      <w:bookmarkEnd w:id="106"/>
    </w:p>
    <w:p w14:paraId="5ED78BDD" w14:textId="09B300A5" w:rsidR="00570860" w:rsidRDefault="00C93040" w:rsidP="00570860">
      <w:pPr>
        <w:pStyle w:val="afffff5"/>
        <w:spacing w:beforeLines="50" w:before="156" w:afterLines="50" w:after="156" w:line="360" w:lineRule="auto"/>
        <w:ind w:firstLine="420"/>
      </w:pPr>
      <w:r w:rsidRPr="00C93040">
        <w:rPr>
          <w:rFonts w:hint="eastAsia"/>
        </w:rPr>
        <w:t>玉米在乳线消失，籽粒基部出现黑帽层时收获。</w:t>
      </w:r>
      <w:r w:rsidR="00570860">
        <w:rPr>
          <w:rFonts w:hint="eastAsia"/>
        </w:rPr>
        <w:t>可采取机械穗收方式收获，籽粒含水率小于（含）25%时宜采取机械粒收方式收获。玉米收获机作业质量应符合GB/T 1355的相关要求。</w:t>
      </w:r>
    </w:p>
    <w:p w14:paraId="259891E4" w14:textId="05170E5F" w:rsidR="00E605A1" w:rsidRDefault="00570860" w:rsidP="00E228C3">
      <w:pPr>
        <w:pStyle w:val="afffff5"/>
        <w:spacing w:beforeLines="50" w:before="156" w:afterLines="50" w:after="156" w:line="360" w:lineRule="auto"/>
        <w:ind w:firstLine="420"/>
      </w:pPr>
      <w:r>
        <w:rPr>
          <w:rFonts w:hint="eastAsia"/>
        </w:rPr>
        <w:t>饲用小黑麦</w:t>
      </w:r>
      <w:r w:rsidR="00E355A0">
        <w:rPr>
          <w:rFonts w:hint="eastAsia"/>
        </w:rPr>
        <w:t>加工</w:t>
      </w:r>
      <w:r w:rsidR="00304D25">
        <w:rPr>
          <w:rFonts w:hint="eastAsia"/>
        </w:rPr>
        <w:t>干草</w:t>
      </w:r>
      <w:r w:rsidR="00E228C3">
        <w:rPr>
          <w:rFonts w:hint="eastAsia"/>
        </w:rPr>
        <w:t>在扬花期至灌浆期刈割，</w:t>
      </w:r>
      <w:r w:rsidR="00E355A0">
        <w:rPr>
          <w:rFonts w:hint="eastAsia"/>
        </w:rPr>
        <w:t>调制青贮</w:t>
      </w:r>
      <w:r w:rsidR="00E228C3">
        <w:rPr>
          <w:rFonts w:hint="eastAsia"/>
        </w:rPr>
        <w:t>在乳熟期</w:t>
      </w:r>
      <w:r w:rsidR="00304D25">
        <w:rPr>
          <w:rFonts w:hint="eastAsia"/>
        </w:rPr>
        <w:t>刈割。</w:t>
      </w:r>
      <w:r w:rsidR="00363AA1" w:rsidRPr="00363AA1">
        <w:rPr>
          <w:rFonts w:hint="eastAsia"/>
        </w:rPr>
        <w:t>留茬高度</w:t>
      </w:r>
      <w:r w:rsidR="00DE21BA">
        <w:rPr>
          <w:rFonts w:hint="eastAsia"/>
        </w:rPr>
        <w:t>为</w:t>
      </w:r>
      <w:r w:rsidR="00363AA1">
        <w:rPr>
          <w:rFonts w:hint="eastAsia"/>
        </w:rPr>
        <w:t>5</w:t>
      </w:r>
      <w:r w:rsidR="005843BF">
        <w:rPr>
          <w:rFonts w:hint="eastAsia"/>
        </w:rPr>
        <w:t xml:space="preserve"> </w:t>
      </w:r>
      <w:r w:rsidR="00363AA1" w:rsidRPr="00363AA1">
        <w:rPr>
          <w:rFonts w:hint="eastAsia"/>
        </w:rPr>
        <w:t>cm～</w:t>
      </w:r>
      <w:r w:rsidR="00363AA1">
        <w:rPr>
          <w:rFonts w:hint="eastAsia"/>
        </w:rPr>
        <w:t>8</w:t>
      </w:r>
      <w:r w:rsidR="005843BF">
        <w:rPr>
          <w:rFonts w:hint="eastAsia"/>
        </w:rPr>
        <w:t xml:space="preserve"> </w:t>
      </w:r>
      <w:r w:rsidR="00363AA1" w:rsidRPr="00363AA1">
        <w:rPr>
          <w:rFonts w:hint="eastAsia"/>
        </w:rPr>
        <w:t>cm</w:t>
      </w:r>
      <w:r w:rsidR="00E228C3">
        <w:rPr>
          <w:rFonts w:hint="eastAsia"/>
        </w:rPr>
        <w:t>，</w:t>
      </w:r>
      <w:r w:rsidR="00DE21BA" w:rsidRPr="00363AA1">
        <w:rPr>
          <w:rFonts w:hint="eastAsia"/>
        </w:rPr>
        <w:t>防止泥土带</w:t>
      </w:r>
      <w:r w:rsidR="00DE21BA">
        <w:rPr>
          <w:rFonts w:hint="eastAsia"/>
        </w:rPr>
        <w:t>入</w:t>
      </w:r>
      <w:r w:rsidR="00363AA1" w:rsidRPr="00363AA1">
        <w:rPr>
          <w:rFonts w:hint="eastAsia"/>
        </w:rPr>
        <w:t>。</w:t>
      </w:r>
      <w:bookmarkEnd w:id="102"/>
      <w:bookmarkEnd w:id="103"/>
      <w:bookmarkEnd w:id="104"/>
    </w:p>
    <w:p w14:paraId="7BD95E82" w14:textId="5B564460" w:rsidR="006054B4" w:rsidRDefault="006054B4" w:rsidP="006054B4">
      <w:pPr>
        <w:pStyle w:val="affc"/>
        <w:spacing w:before="312" w:after="312"/>
      </w:pPr>
      <w:bookmarkStart w:id="107" w:name="_Toc181044254"/>
      <w:bookmarkStart w:id="108" w:name="_Toc181084387"/>
      <w:r>
        <w:rPr>
          <w:rFonts w:hint="eastAsia"/>
        </w:rPr>
        <w:t>生产档案</w:t>
      </w:r>
      <w:bookmarkEnd w:id="107"/>
      <w:bookmarkEnd w:id="108"/>
    </w:p>
    <w:p w14:paraId="7EB45DBD" w14:textId="3410AE12" w:rsidR="00FF7D27" w:rsidRDefault="006542D3" w:rsidP="00FF7D27">
      <w:pPr>
        <w:pStyle w:val="afffff5"/>
        <w:ind w:firstLine="420"/>
      </w:pPr>
      <w:r w:rsidRPr="006542D3">
        <w:rPr>
          <w:rFonts w:hint="eastAsia"/>
        </w:rPr>
        <w:t>应详细记录播种、</w:t>
      </w:r>
      <w:r w:rsidR="00A07008">
        <w:rPr>
          <w:rFonts w:hint="eastAsia"/>
        </w:rPr>
        <w:t>播后</w:t>
      </w:r>
      <w:r w:rsidRPr="006542D3">
        <w:rPr>
          <w:rFonts w:hint="eastAsia"/>
        </w:rPr>
        <w:t>管理</w:t>
      </w:r>
      <w:r w:rsidR="00A07008">
        <w:rPr>
          <w:rFonts w:hint="eastAsia"/>
        </w:rPr>
        <w:t>和收获</w:t>
      </w:r>
      <w:r w:rsidRPr="006542D3">
        <w:rPr>
          <w:rFonts w:hint="eastAsia"/>
        </w:rPr>
        <w:t>等</w:t>
      </w:r>
      <w:r w:rsidR="00A07008">
        <w:rPr>
          <w:rFonts w:hint="eastAsia"/>
        </w:rPr>
        <w:t>技术</w:t>
      </w:r>
      <w:r w:rsidRPr="006542D3">
        <w:rPr>
          <w:rFonts w:hint="eastAsia"/>
        </w:rPr>
        <w:t>环节，建立生产档案。</w:t>
      </w:r>
    </w:p>
    <w:p w14:paraId="2263DED3" w14:textId="77777777" w:rsidR="00FF7D27" w:rsidRDefault="00FF7D27" w:rsidP="00FF7D27">
      <w:pPr>
        <w:pStyle w:val="afffff5"/>
        <w:ind w:firstLine="420"/>
      </w:pPr>
    </w:p>
    <w:p w14:paraId="7A0CF8FD" w14:textId="77777777" w:rsidR="00FF7D27" w:rsidRDefault="00FF7D27" w:rsidP="00FF7D27">
      <w:pPr>
        <w:pStyle w:val="afffff5"/>
        <w:ind w:firstLine="420"/>
      </w:pPr>
    </w:p>
    <w:p w14:paraId="056F5A0E" w14:textId="77777777" w:rsidR="00FF7D27" w:rsidRDefault="00FF7D27" w:rsidP="00FF7D27">
      <w:pPr>
        <w:pStyle w:val="afffff5"/>
        <w:ind w:firstLine="420"/>
      </w:pPr>
    </w:p>
    <w:p w14:paraId="27F52448" w14:textId="77777777" w:rsidR="00FF7D27" w:rsidRDefault="00FF7D27" w:rsidP="00FF7D27">
      <w:pPr>
        <w:pStyle w:val="afffff5"/>
        <w:ind w:firstLine="420"/>
      </w:pPr>
    </w:p>
    <w:p w14:paraId="0CB10414" w14:textId="77777777" w:rsidR="00FF7D27" w:rsidRDefault="00FF7D27" w:rsidP="00FF7D27">
      <w:pPr>
        <w:pStyle w:val="afffff5"/>
        <w:ind w:firstLine="420"/>
      </w:pPr>
    </w:p>
    <w:p w14:paraId="60C47C74" w14:textId="77777777" w:rsidR="00FF7D27" w:rsidRDefault="00FF7D27" w:rsidP="00FF7D27">
      <w:pPr>
        <w:pStyle w:val="afffff5"/>
        <w:ind w:firstLine="420"/>
      </w:pPr>
    </w:p>
    <w:p w14:paraId="546DB450" w14:textId="77777777" w:rsidR="00FF7D27" w:rsidRDefault="00FF7D27" w:rsidP="00FF7D27">
      <w:pPr>
        <w:pStyle w:val="afffff5"/>
        <w:ind w:firstLine="420"/>
      </w:pPr>
    </w:p>
    <w:p w14:paraId="65CA0328" w14:textId="77777777" w:rsidR="00FF7D27" w:rsidRDefault="00FF7D27" w:rsidP="00FF7D27">
      <w:pPr>
        <w:pStyle w:val="afffff5"/>
        <w:ind w:firstLine="420"/>
      </w:pPr>
    </w:p>
    <w:p w14:paraId="7C64A40A" w14:textId="77777777" w:rsidR="00FF7D27" w:rsidRDefault="00FF7D27" w:rsidP="00FF7D27">
      <w:pPr>
        <w:pStyle w:val="afffff5"/>
        <w:ind w:firstLine="420"/>
      </w:pPr>
    </w:p>
    <w:p w14:paraId="5D043619" w14:textId="77777777" w:rsidR="00FF7D27" w:rsidRDefault="00FF7D27" w:rsidP="00FF7D27">
      <w:pPr>
        <w:pStyle w:val="afffff5"/>
        <w:ind w:firstLine="420"/>
      </w:pPr>
    </w:p>
    <w:p w14:paraId="53642A65" w14:textId="77777777" w:rsidR="00FF7D27" w:rsidRDefault="00FF7D27" w:rsidP="00FF7D27">
      <w:pPr>
        <w:pStyle w:val="afffff5"/>
        <w:ind w:firstLine="420"/>
      </w:pPr>
    </w:p>
    <w:p w14:paraId="4B479195" w14:textId="77777777" w:rsidR="00FF7D27" w:rsidRDefault="00FF7D27" w:rsidP="00FF7D27">
      <w:pPr>
        <w:pStyle w:val="afffff5"/>
        <w:ind w:firstLine="420"/>
      </w:pPr>
    </w:p>
    <w:p w14:paraId="5C63113E" w14:textId="77777777" w:rsidR="00FF7D27" w:rsidRDefault="00FF7D27" w:rsidP="00FF7D27">
      <w:pPr>
        <w:pStyle w:val="afffff5"/>
        <w:ind w:firstLine="420"/>
      </w:pPr>
    </w:p>
    <w:p w14:paraId="61E4E695" w14:textId="77777777" w:rsidR="00FF7D27" w:rsidRDefault="00FF7D27" w:rsidP="00FF7D27">
      <w:pPr>
        <w:pStyle w:val="afffff5"/>
        <w:ind w:firstLine="420"/>
      </w:pPr>
    </w:p>
    <w:p w14:paraId="44DEA459" w14:textId="77777777" w:rsidR="00FF7D27" w:rsidRDefault="00FF7D27" w:rsidP="00FF7D27">
      <w:pPr>
        <w:pStyle w:val="afffff5"/>
        <w:ind w:firstLine="420"/>
      </w:pPr>
    </w:p>
    <w:p w14:paraId="1FDF2C2C" w14:textId="77777777" w:rsidR="00FF7D27" w:rsidRDefault="00FF7D27" w:rsidP="00FF7D27">
      <w:pPr>
        <w:pStyle w:val="afffff5"/>
        <w:ind w:firstLine="420"/>
      </w:pPr>
    </w:p>
    <w:p w14:paraId="538B4463" w14:textId="77777777" w:rsidR="00FF7D27" w:rsidRDefault="00FF7D27" w:rsidP="00FF7D27">
      <w:pPr>
        <w:pStyle w:val="afffff5"/>
        <w:ind w:firstLine="420"/>
      </w:pPr>
    </w:p>
    <w:p w14:paraId="734825C7" w14:textId="77777777" w:rsidR="00FF7D27" w:rsidRDefault="00FF7D27" w:rsidP="00FF7D27">
      <w:pPr>
        <w:pStyle w:val="afffff5"/>
        <w:ind w:firstLine="420"/>
      </w:pPr>
    </w:p>
    <w:p w14:paraId="4781CDA0" w14:textId="77777777" w:rsidR="00FF7D27" w:rsidRDefault="00FF7D27" w:rsidP="00FF7D27">
      <w:pPr>
        <w:pStyle w:val="afffff5"/>
        <w:ind w:firstLine="420"/>
      </w:pPr>
    </w:p>
    <w:p w14:paraId="159F4ACB" w14:textId="77777777" w:rsidR="00FF7D27" w:rsidRDefault="00FF7D27" w:rsidP="00FF7D27">
      <w:pPr>
        <w:pStyle w:val="afffff5"/>
        <w:ind w:firstLine="420"/>
      </w:pPr>
    </w:p>
    <w:p w14:paraId="7CF53FB3" w14:textId="77777777" w:rsidR="00FF7D27" w:rsidRDefault="00FF7D27" w:rsidP="00FF7D27">
      <w:pPr>
        <w:pStyle w:val="afffff5"/>
        <w:ind w:firstLine="420"/>
      </w:pPr>
    </w:p>
    <w:p w14:paraId="3B21504B" w14:textId="77777777" w:rsidR="00FF7D27" w:rsidRPr="00113255" w:rsidRDefault="00FF7D27" w:rsidP="007C4805">
      <w:pPr>
        <w:pStyle w:val="afffff5"/>
        <w:ind w:firstLineChars="0" w:firstLine="0"/>
        <w:rPr>
          <w:rFonts w:hint="eastAsia"/>
        </w:rPr>
      </w:pPr>
    </w:p>
    <w:p w14:paraId="687D19D6" w14:textId="77777777" w:rsidR="00FF7D27" w:rsidRDefault="00FF7D27" w:rsidP="00FF7D27">
      <w:pPr>
        <w:pStyle w:val="afe"/>
        <w:rPr>
          <w:vanish w:val="0"/>
        </w:rPr>
      </w:pPr>
    </w:p>
    <w:p w14:paraId="22552273" w14:textId="7FCF7D86" w:rsidR="00FF7D27" w:rsidRDefault="00FF7D27" w:rsidP="00FF7D27">
      <w:pPr>
        <w:pStyle w:val="aff3"/>
        <w:spacing w:beforeLines="0" w:before="560" w:after="156"/>
      </w:pPr>
      <w:r>
        <w:lastRenderedPageBreak/>
        <w:br/>
      </w:r>
      <w:bookmarkStart w:id="109" w:name="_Toc164937828"/>
      <w:bookmarkStart w:id="110" w:name="_Toc165113312"/>
      <w:bookmarkStart w:id="111" w:name="_Toc165113766"/>
      <w:bookmarkStart w:id="112" w:name="_Toc165125209"/>
      <w:bookmarkStart w:id="113" w:name="_Toc181084388"/>
      <w:r>
        <w:rPr>
          <w:rFonts w:hint="eastAsia"/>
        </w:rPr>
        <w:t>（资料性）</w:t>
      </w:r>
      <w:r>
        <w:br/>
      </w:r>
      <w:bookmarkStart w:id="114" w:name="_Hlk181084076"/>
      <w:r>
        <w:rPr>
          <w:rFonts w:hint="eastAsia"/>
        </w:rPr>
        <w:t>玉米饲用小黑麦一年两作种植</w:t>
      </w:r>
      <w:bookmarkEnd w:id="114"/>
      <w:r>
        <w:rPr>
          <w:rFonts w:hint="eastAsia"/>
        </w:rPr>
        <w:t>技术</w:t>
      </w:r>
      <w:r>
        <w:rPr>
          <w:rFonts w:hint="eastAsia"/>
        </w:rPr>
        <w:t>生产档案</w:t>
      </w:r>
      <w:bookmarkEnd w:id="109"/>
      <w:bookmarkEnd w:id="110"/>
      <w:bookmarkEnd w:id="111"/>
      <w:bookmarkEnd w:id="112"/>
      <w:bookmarkEnd w:id="113"/>
    </w:p>
    <w:p w14:paraId="37176B59" w14:textId="2793D9FA" w:rsidR="00FF7D27" w:rsidRPr="003E7238" w:rsidRDefault="00FF7D27" w:rsidP="00FF7D27">
      <w:pPr>
        <w:pStyle w:val="aff"/>
        <w:spacing w:before="156" w:after="156"/>
        <w:ind w:firstLine="0"/>
      </w:pPr>
      <w:r w:rsidRPr="00FF7D27">
        <w:rPr>
          <w:rFonts w:hint="eastAsia"/>
        </w:rPr>
        <w:t>玉米饲用小黑麦一年两作种植</w:t>
      </w:r>
      <w:r>
        <w:rPr>
          <w:rFonts w:hint="eastAsia"/>
        </w:rPr>
        <w:t>管理记录表</w:t>
      </w:r>
    </w:p>
    <w:p w14:paraId="187DF972" w14:textId="77777777" w:rsidR="00FF7D27" w:rsidRDefault="00FF7D27" w:rsidP="00FF7D27">
      <w:pPr>
        <w:pStyle w:val="afffff5"/>
        <w:ind w:firstLine="420"/>
      </w:pPr>
      <w:bookmarkStart w:id="115" w:name="_Hlk164937422"/>
      <w:r>
        <w:rPr>
          <w:rFonts w:hint="eastAsia"/>
        </w:rPr>
        <w:t>地块号：</w:t>
      </w:r>
      <w:r>
        <w:rPr>
          <w:rFonts w:hint="eastAsia"/>
          <w:u w:val="single"/>
        </w:rPr>
        <w:t xml:space="preserve">            </w:t>
      </w:r>
      <w:r>
        <w:rPr>
          <w:rFonts w:hint="eastAsia"/>
        </w:rPr>
        <w:t>地块面积：</w:t>
      </w:r>
      <w:r>
        <w:rPr>
          <w:rFonts w:hint="eastAsia"/>
          <w:u w:val="single"/>
        </w:rPr>
        <w:t xml:space="preserve">                             </w:t>
      </w:r>
      <w:r>
        <w:rPr>
          <w:rFonts w:hint="eastAsia"/>
        </w:rPr>
        <w:t>品种：</w:t>
      </w:r>
      <w:r w:rsidRPr="009D7915">
        <w:rPr>
          <w:rFonts w:hint="eastAsia"/>
          <w:u w:val="single"/>
        </w:rPr>
        <w:t xml:space="preserve">    </w:t>
      </w:r>
      <w:r>
        <w:rPr>
          <w:rFonts w:hint="eastAsia"/>
          <w:u w:val="single"/>
        </w:rPr>
        <w:t xml:space="preserve">            </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592"/>
        <w:gridCol w:w="611"/>
        <w:gridCol w:w="722"/>
        <w:gridCol w:w="821"/>
        <w:gridCol w:w="1300"/>
        <w:gridCol w:w="586"/>
        <w:gridCol w:w="830"/>
        <w:gridCol w:w="684"/>
        <w:gridCol w:w="684"/>
        <w:gridCol w:w="959"/>
        <w:gridCol w:w="959"/>
      </w:tblGrid>
      <w:tr w:rsidR="00FF7D27" w:rsidRPr="00F218AF" w14:paraId="319446C2" w14:textId="77777777" w:rsidTr="007E67E0">
        <w:trPr>
          <w:trHeight w:val="334"/>
          <w:jc w:val="center"/>
        </w:trPr>
        <w:tc>
          <w:tcPr>
            <w:tcW w:w="568" w:type="dxa"/>
            <w:vMerge w:val="restart"/>
            <w:vAlign w:val="center"/>
          </w:tcPr>
          <w:p w14:paraId="33D74229" w14:textId="77777777" w:rsidR="00FF7D27" w:rsidRPr="00437224" w:rsidRDefault="00FF7D27" w:rsidP="007E67E0">
            <w:pPr>
              <w:pStyle w:val="afffffffff9"/>
              <w:spacing w:before="78" w:after="156"/>
            </w:pPr>
            <w:r w:rsidRPr="00437224">
              <w:rPr>
                <w:rFonts w:hint="eastAsia"/>
              </w:rPr>
              <w:t>日期</w:t>
            </w:r>
          </w:p>
        </w:tc>
        <w:tc>
          <w:tcPr>
            <w:tcW w:w="1925" w:type="dxa"/>
            <w:gridSpan w:val="3"/>
            <w:vAlign w:val="center"/>
          </w:tcPr>
          <w:p w14:paraId="6411FE20" w14:textId="77777777" w:rsidR="00FF7D27" w:rsidRPr="00437224" w:rsidRDefault="00FF7D27" w:rsidP="007E67E0">
            <w:pPr>
              <w:pStyle w:val="afffffffff9"/>
              <w:spacing w:before="78" w:after="156"/>
            </w:pPr>
            <w:r w:rsidRPr="00437224">
              <w:rPr>
                <w:rFonts w:hint="eastAsia"/>
              </w:rPr>
              <w:t>播    种</w:t>
            </w:r>
          </w:p>
        </w:tc>
        <w:tc>
          <w:tcPr>
            <w:tcW w:w="3537" w:type="dxa"/>
            <w:gridSpan w:val="4"/>
            <w:vAlign w:val="center"/>
          </w:tcPr>
          <w:p w14:paraId="214F0CA9" w14:textId="77777777" w:rsidR="00FF7D27" w:rsidRPr="00437224" w:rsidRDefault="00FF7D27" w:rsidP="007E67E0">
            <w:pPr>
              <w:pStyle w:val="afffffffff9"/>
              <w:spacing w:before="78" w:after="156"/>
            </w:pPr>
            <w:r w:rsidRPr="00437224">
              <w:rPr>
                <w:rFonts w:hint="eastAsia"/>
              </w:rPr>
              <w:t>施     肥</w:t>
            </w:r>
          </w:p>
        </w:tc>
        <w:tc>
          <w:tcPr>
            <w:tcW w:w="684" w:type="dxa"/>
            <w:vMerge w:val="restart"/>
            <w:vAlign w:val="center"/>
          </w:tcPr>
          <w:p w14:paraId="70A56C9C" w14:textId="77777777" w:rsidR="00FF7D27" w:rsidRPr="00437224" w:rsidRDefault="00FF7D27" w:rsidP="007E67E0">
            <w:pPr>
              <w:pStyle w:val="afffffffff9"/>
              <w:spacing w:before="78" w:after="156"/>
            </w:pPr>
            <w:r w:rsidRPr="00437224">
              <w:rPr>
                <w:rFonts w:hint="eastAsia"/>
              </w:rPr>
              <w:t>除草</w:t>
            </w:r>
          </w:p>
        </w:tc>
        <w:tc>
          <w:tcPr>
            <w:tcW w:w="684" w:type="dxa"/>
            <w:vMerge w:val="restart"/>
            <w:vAlign w:val="center"/>
          </w:tcPr>
          <w:p w14:paraId="154485E0" w14:textId="77777777" w:rsidR="00FF7D27" w:rsidRPr="00437224" w:rsidRDefault="00FF7D27" w:rsidP="007E67E0">
            <w:pPr>
              <w:pStyle w:val="afffffffff9"/>
              <w:spacing w:before="78" w:after="156"/>
            </w:pPr>
            <w:r w:rsidRPr="00437224">
              <w:rPr>
                <w:rFonts w:hint="eastAsia"/>
              </w:rPr>
              <w:t>收获</w:t>
            </w:r>
          </w:p>
        </w:tc>
        <w:tc>
          <w:tcPr>
            <w:tcW w:w="959" w:type="dxa"/>
            <w:vMerge w:val="restart"/>
            <w:vAlign w:val="center"/>
          </w:tcPr>
          <w:p w14:paraId="00D096C1" w14:textId="77777777" w:rsidR="00FF7D27" w:rsidRPr="00437224" w:rsidRDefault="00FF7D27" w:rsidP="007E67E0">
            <w:pPr>
              <w:pStyle w:val="afffffffff9"/>
              <w:spacing w:before="78" w:after="156"/>
            </w:pPr>
            <w:r w:rsidRPr="00437224">
              <w:rPr>
                <w:rFonts w:hint="eastAsia"/>
              </w:rPr>
              <w:t>天气</w:t>
            </w:r>
          </w:p>
          <w:p w14:paraId="5D341C50" w14:textId="77777777" w:rsidR="00FF7D27" w:rsidRPr="00437224" w:rsidRDefault="00FF7D27" w:rsidP="007E67E0">
            <w:pPr>
              <w:pStyle w:val="afffffffff9"/>
              <w:spacing w:before="78" w:after="156"/>
            </w:pPr>
            <w:r w:rsidRPr="00437224">
              <w:rPr>
                <w:rFonts w:hint="eastAsia"/>
              </w:rPr>
              <w:t>情况</w:t>
            </w:r>
          </w:p>
        </w:tc>
        <w:tc>
          <w:tcPr>
            <w:tcW w:w="959" w:type="dxa"/>
            <w:vMerge w:val="restart"/>
            <w:vAlign w:val="center"/>
          </w:tcPr>
          <w:p w14:paraId="332F1DBA" w14:textId="77777777" w:rsidR="00FF7D27" w:rsidRPr="00437224" w:rsidRDefault="00FF7D27" w:rsidP="007E67E0">
            <w:pPr>
              <w:pStyle w:val="afffffffff9"/>
              <w:spacing w:before="78" w:after="156"/>
            </w:pPr>
            <w:r w:rsidRPr="00437224">
              <w:rPr>
                <w:rFonts w:hint="eastAsia"/>
              </w:rPr>
              <w:t>作业人</w:t>
            </w:r>
          </w:p>
        </w:tc>
      </w:tr>
      <w:tr w:rsidR="00FF7D27" w:rsidRPr="00F218AF" w14:paraId="6B13350E" w14:textId="77777777" w:rsidTr="007E67E0">
        <w:trPr>
          <w:trHeight w:val="75"/>
          <w:jc w:val="center"/>
        </w:trPr>
        <w:tc>
          <w:tcPr>
            <w:tcW w:w="568" w:type="dxa"/>
            <w:vMerge/>
            <w:vAlign w:val="center"/>
          </w:tcPr>
          <w:p w14:paraId="206B4051" w14:textId="77777777" w:rsidR="00FF7D27" w:rsidRPr="00F218AF" w:rsidRDefault="00FF7D27" w:rsidP="007E67E0">
            <w:pPr>
              <w:spacing w:line="360" w:lineRule="auto"/>
              <w:jc w:val="center"/>
              <w:rPr>
                <w:rFonts w:ascii="宋体" w:hAnsi="宋体" w:hint="eastAsia"/>
              </w:rPr>
            </w:pPr>
          </w:p>
        </w:tc>
        <w:tc>
          <w:tcPr>
            <w:tcW w:w="592" w:type="dxa"/>
            <w:vAlign w:val="center"/>
          </w:tcPr>
          <w:p w14:paraId="4D8F33F9" w14:textId="77777777" w:rsidR="00FF7D27" w:rsidRPr="00437224" w:rsidRDefault="00FF7D27" w:rsidP="007E67E0">
            <w:pPr>
              <w:pStyle w:val="afffffffff9"/>
              <w:spacing w:before="78" w:after="156"/>
            </w:pPr>
            <w:r w:rsidRPr="00437224">
              <w:rPr>
                <w:rFonts w:hint="eastAsia"/>
              </w:rPr>
              <w:t>品种</w:t>
            </w:r>
          </w:p>
        </w:tc>
        <w:tc>
          <w:tcPr>
            <w:tcW w:w="611" w:type="dxa"/>
            <w:vAlign w:val="center"/>
          </w:tcPr>
          <w:p w14:paraId="09C9BB6A" w14:textId="77777777" w:rsidR="00FF7D27" w:rsidRPr="00437224" w:rsidRDefault="00FF7D27" w:rsidP="007E67E0">
            <w:pPr>
              <w:pStyle w:val="afffffffff9"/>
              <w:spacing w:before="78" w:after="156"/>
            </w:pPr>
            <w:r w:rsidRPr="00437224">
              <w:rPr>
                <w:rFonts w:hint="eastAsia"/>
              </w:rPr>
              <w:t>数 量</w:t>
            </w:r>
          </w:p>
        </w:tc>
        <w:tc>
          <w:tcPr>
            <w:tcW w:w="721" w:type="dxa"/>
            <w:vAlign w:val="center"/>
          </w:tcPr>
          <w:p w14:paraId="1B2790D3" w14:textId="77777777" w:rsidR="00FF7D27" w:rsidRPr="00437224" w:rsidRDefault="00FF7D27" w:rsidP="007E67E0">
            <w:pPr>
              <w:pStyle w:val="afffffffff9"/>
              <w:spacing w:before="78" w:after="156"/>
            </w:pPr>
            <w:r w:rsidRPr="00437224">
              <w:rPr>
                <w:rFonts w:hint="eastAsia"/>
              </w:rPr>
              <w:t>播种</w:t>
            </w:r>
          </w:p>
          <w:p w14:paraId="57EBB4C9" w14:textId="77777777" w:rsidR="00FF7D27" w:rsidRPr="00437224" w:rsidRDefault="00FF7D27" w:rsidP="007E67E0">
            <w:pPr>
              <w:pStyle w:val="afffffffff9"/>
              <w:spacing w:before="78" w:after="156"/>
            </w:pPr>
            <w:r w:rsidRPr="00437224">
              <w:rPr>
                <w:rFonts w:hint="eastAsia"/>
              </w:rPr>
              <w:t>方式</w:t>
            </w:r>
          </w:p>
        </w:tc>
        <w:tc>
          <w:tcPr>
            <w:tcW w:w="821" w:type="dxa"/>
            <w:vAlign w:val="center"/>
          </w:tcPr>
          <w:p w14:paraId="08835D76" w14:textId="77777777" w:rsidR="00FF7D27" w:rsidRPr="00437224" w:rsidRDefault="00FF7D27" w:rsidP="007E67E0">
            <w:pPr>
              <w:pStyle w:val="afffffffff9"/>
              <w:spacing w:before="78" w:after="156"/>
            </w:pPr>
            <w:r w:rsidRPr="00437224">
              <w:rPr>
                <w:rFonts w:hint="eastAsia"/>
              </w:rPr>
              <w:t>肥料</w:t>
            </w:r>
          </w:p>
          <w:p w14:paraId="32A5348F" w14:textId="77777777" w:rsidR="00FF7D27" w:rsidRPr="00437224" w:rsidRDefault="00FF7D27" w:rsidP="007E67E0">
            <w:pPr>
              <w:pStyle w:val="afffffffff9"/>
              <w:spacing w:before="78" w:after="156"/>
            </w:pPr>
            <w:r w:rsidRPr="00437224">
              <w:rPr>
                <w:rFonts w:hint="eastAsia"/>
              </w:rPr>
              <w:t>名称</w:t>
            </w:r>
          </w:p>
        </w:tc>
        <w:tc>
          <w:tcPr>
            <w:tcW w:w="1300" w:type="dxa"/>
            <w:vAlign w:val="center"/>
          </w:tcPr>
          <w:p w14:paraId="06DE30BD" w14:textId="77777777" w:rsidR="00FF7D27" w:rsidRPr="00437224" w:rsidRDefault="00FF7D27" w:rsidP="007E67E0">
            <w:pPr>
              <w:pStyle w:val="afffffffff9"/>
              <w:spacing w:before="78" w:after="156"/>
            </w:pPr>
            <w:r w:rsidRPr="00437224">
              <w:rPr>
                <w:rFonts w:hint="eastAsia"/>
              </w:rPr>
              <w:t>主要成份</w:t>
            </w:r>
          </w:p>
          <w:p w14:paraId="15006D86" w14:textId="77777777" w:rsidR="00FF7D27" w:rsidRPr="00437224" w:rsidRDefault="00FF7D27" w:rsidP="007E67E0">
            <w:pPr>
              <w:pStyle w:val="afffffffff9"/>
              <w:spacing w:before="78" w:after="156"/>
            </w:pPr>
            <w:r w:rsidRPr="00437224">
              <w:rPr>
                <w:rFonts w:hint="eastAsia"/>
              </w:rPr>
              <w:t>及含量</w:t>
            </w:r>
          </w:p>
        </w:tc>
        <w:tc>
          <w:tcPr>
            <w:tcW w:w="586" w:type="dxa"/>
            <w:vAlign w:val="center"/>
          </w:tcPr>
          <w:p w14:paraId="4C765D42" w14:textId="77777777" w:rsidR="00FF7D27" w:rsidRPr="00437224" w:rsidRDefault="00FF7D27" w:rsidP="007E67E0">
            <w:pPr>
              <w:pStyle w:val="afffffffff9"/>
              <w:spacing w:before="78" w:after="156"/>
            </w:pPr>
            <w:r w:rsidRPr="00437224">
              <w:rPr>
                <w:rFonts w:hint="eastAsia"/>
              </w:rPr>
              <w:t>用量</w:t>
            </w:r>
          </w:p>
        </w:tc>
        <w:tc>
          <w:tcPr>
            <w:tcW w:w="828" w:type="dxa"/>
            <w:vAlign w:val="center"/>
          </w:tcPr>
          <w:p w14:paraId="73E493ED" w14:textId="77777777" w:rsidR="00FF7D27" w:rsidRPr="00437224" w:rsidRDefault="00FF7D27" w:rsidP="007E67E0">
            <w:pPr>
              <w:pStyle w:val="afffffffff9"/>
              <w:spacing w:before="78" w:after="156"/>
            </w:pPr>
            <w:r w:rsidRPr="00437224">
              <w:rPr>
                <w:rFonts w:hint="eastAsia"/>
              </w:rPr>
              <w:t>施用</w:t>
            </w:r>
          </w:p>
          <w:p w14:paraId="230BDAF8" w14:textId="77777777" w:rsidR="00FF7D27" w:rsidRPr="00437224" w:rsidRDefault="00FF7D27" w:rsidP="007E67E0">
            <w:pPr>
              <w:pStyle w:val="afffffffff9"/>
              <w:spacing w:before="78" w:after="156"/>
            </w:pPr>
            <w:r w:rsidRPr="00437224">
              <w:rPr>
                <w:rFonts w:hint="eastAsia"/>
              </w:rPr>
              <w:t>方法</w:t>
            </w:r>
          </w:p>
        </w:tc>
        <w:tc>
          <w:tcPr>
            <w:tcW w:w="684" w:type="dxa"/>
            <w:vMerge/>
            <w:vAlign w:val="center"/>
          </w:tcPr>
          <w:p w14:paraId="18DC16EA" w14:textId="77777777" w:rsidR="00FF7D27" w:rsidRPr="00F218AF" w:rsidRDefault="00FF7D27" w:rsidP="007E67E0">
            <w:pPr>
              <w:spacing w:line="360" w:lineRule="auto"/>
              <w:jc w:val="center"/>
              <w:rPr>
                <w:rFonts w:ascii="宋体" w:hAnsi="宋体" w:hint="eastAsia"/>
              </w:rPr>
            </w:pPr>
          </w:p>
        </w:tc>
        <w:tc>
          <w:tcPr>
            <w:tcW w:w="684" w:type="dxa"/>
            <w:vMerge/>
            <w:vAlign w:val="center"/>
          </w:tcPr>
          <w:p w14:paraId="4E67D909" w14:textId="77777777" w:rsidR="00FF7D27" w:rsidRPr="00F218AF" w:rsidRDefault="00FF7D27" w:rsidP="007E67E0">
            <w:pPr>
              <w:spacing w:line="360" w:lineRule="auto"/>
              <w:jc w:val="center"/>
              <w:rPr>
                <w:rFonts w:ascii="宋体" w:hAnsi="宋体" w:hint="eastAsia"/>
              </w:rPr>
            </w:pPr>
          </w:p>
        </w:tc>
        <w:tc>
          <w:tcPr>
            <w:tcW w:w="959" w:type="dxa"/>
            <w:vMerge/>
            <w:vAlign w:val="center"/>
          </w:tcPr>
          <w:p w14:paraId="00FE19CC" w14:textId="77777777" w:rsidR="00FF7D27" w:rsidRPr="00F218AF" w:rsidRDefault="00FF7D27" w:rsidP="007E67E0">
            <w:pPr>
              <w:spacing w:line="360" w:lineRule="auto"/>
              <w:jc w:val="center"/>
              <w:rPr>
                <w:rFonts w:ascii="宋体" w:hAnsi="宋体" w:hint="eastAsia"/>
              </w:rPr>
            </w:pPr>
          </w:p>
        </w:tc>
        <w:tc>
          <w:tcPr>
            <w:tcW w:w="959" w:type="dxa"/>
            <w:vMerge/>
            <w:vAlign w:val="center"/>
          </w:tcPr>
          <w:p w14:paraId="2F304D53" w14:textId="77777777" w:rsidR="00FF7D27" w:rsidRPr="00F218AF" w:rsidRDefault="00FF7D27" w:rsidP="007E67E0">
            <w:pPr>
              <w:spacing w:line="360" w:lineRule="auto"/>
              <w:jc w:val="center"/>
              <w:rPr>
                <w:rFonts w:ascii="宋体" w:hAnsi="宋体" w:hint="eastAsia"/>
              </w:rPr>
            </w:pPr>
          </w:p>
        </w:tc>
      </w:tr>
      <w:tr w:rsidR="00FF7D27" w:rsidRPr="00F218AF" w14:paraId="2FBE4277" w14:textId="77777777" w:rsidTr="007E67E0">
        <w:trPr>
          <w:trHeight w:val="336"/>
          <w:jc w:val="center"/>
        </w:trPr>
        <w:tc>
          <w:tcPr>
            <w:tcW w:w="568" w:type="dxa"/>
            <w:vAlign w:val="center"/>
          </w:tcPr>
          <w:p w14:paraId="5AE73F80" w14:textId="77777777" w:rsidR="00FF7D27" w:rsidRPr="00F218AF" w:rsidRDefault="00FF7D27" w:rsidP="007E67E0">
            <w:pPr>
              <w:spacing w:line="360" w:lineRule="auto"/>
              <w:jc w:val="center"/>
              <w:rPr>
                <w:rFonts w:ascii="宋体" w:hAnsi="宋体" w:hint="eastAsia"/>
              </w:rPr>
            </w:pPr>
          </w:p>
        </w:tc>
        <w:tc>
          <w:tcPr>
            <w:tcW w:w="592" w:type="dxa"/>
            <w:vAlign w:val="center"/>
          </w:tcPr>
          <w:p w14:paraId="747BF8D3" w14:textId="77777777" w:rsidR="00FF7D27" w:rsidRPr="00F218AF" w:rsidRDefault="00FF7D27" w:rsidP="007E67E0">
            <w:pPr>
              <w:spacing w:line="360" w:lineRule="auto"/>
              <w:jc w:val="center"/>
              <w:rPr>
                <w:rFonts w:ascii="宋体" w:hAnsi="宋体" w:hint="eastAsia"/>
              </w:rPr>
            </w:pPr>
          </w:p>
        </w:tc>
        <w:tc>
          <w:tcPr>
            <w:tcW w:w="611" w:type="dxa"/>
            <w:vAlign w:val="center"/>
          </w:tcPr>
          <w:p w14:paraId="5305A2FF" w14:textId="77777777" w:rsidR="00FF7D27" w:rsidRPr="00F218AF" w:rsidRDefault="00FF7D27" w:rsidP="007E67E0">
            <w:pPr>
              <w:spacing w:line="360" w:lineRule="auto"/>
              <w:jc w:val="center"/>
              <w:rPr>
                <w:rFonts w:ascii="宋体" w:hAnsi="宋体" w:hint="eastAsia"/>
              </w:rPr>
            </w:pPr>
          </w:p>
        </w:tc>
        <w:tc>
          <w:tcPr>
            <w:tcW w:w="721" w:type="dxa"/>
            <w:vAlign w:val="center"/>
          </w:tcPr>
          <w:p w14:paraId="1A4B03A7" w14:textId="77777777" w:rsidR="00FF7D27" w:rsidRPr="00F218AF" w:rsidRDefault="00FF7D27" w:rsidP="007E67E0">
            <w:pPr>
              <w:spacing w:line="360" w:lineRule="auto"/>
              <w:jc w:val="center"/>
              <w:rPr>
                <w:rFonts w:ascii="宋体" w:hAnsi="宋体" w:hint="eastAsia"/>
              </w:rPr>
            </w:pPr>
          </w:p>
        </w:tc>
        <w:tc>
          <w:tcPr>
            <w:tcW w:w="821" w:type="dxa"/>
            <w:vAlign w:val="center"/>
          </w:tcPr>
          <w:p w14:paraId="4AD7F08A" w14:textId="77777777" w:rsidR="00FF7D27" w:rsidRPr="00F218AF" w:rsidRDefault="00FF7D27" w:rsidP="007E67E0">
            <w:pPr>
              <w:spacing w:line="360" w:lineRule="auto"/>
              <w:jc w:val="center"/>
              <w:rPr>
                <w:rFonts w:ascii="宋体" w:hAnsi="宋体" w:hint="eastAsia"/>
              </w:rPr>
            </w:pPr>
          </w:p>
        </w:tc>
        <w:tc>
          <w:tcPr>
            <w:tcW w:w="1300" w:type="dxa"/>
            <w:vAlign w:val="center"/>
          </w:tcPr>
          <w:p w14:paraId="5933B3ED" w14:textId="77777777" w:rsidR="00FF7D27" w:rsidRPr="00F218AF" w:rsidRDefault="00FF7D27" w:rsidP="007E67E0">
            <w:pPr>
              <w:spacing w:line="360" w:lineRule="auto"/>
              <w:jc w:val="center"/>
              <w:rPr>
                <w:rFonts w:ascii="宋体" w:hAnsi="宋体" w:hint="eastAsia"/>
              </w:rPr>
            </w:pPr>
          </w:p>
        </w:tc>
        <w:tc>
          <w:tcPr>
            <w:tcW w:w="586" w:type="dxa"/>
            <w:vAlign w:val="center"/>
          </w:tcPr>
          <w:p w14:paraId="2F8A641D" w14:textId="77777777" w:rsidR="00FF7D27" w:rsidRPr="00F218AF" w:rsidRDefault="00FF7D27" w:rsidP="007E67E0">
            <w:pPr>
              <w:spacing w:line="360" w:lineRule="auto"/>
              <w:jc w:val="center"/>
              <w:rPr>
                <w:rFonts w:ascii="宋体" w:hAnsi="宋体" w:hint="eastAsia"/>
              </w:rPr>
            </w:pPr>
          </w:p>
        </w:tc>
        <w:tc>
          <w:tcPr>
            <w:tcW w:w="828" w:type="dxa"/>
            <w:vAlign w:val="center"/>
          </w:tcPr>
          <w:p w14:paraId="6B2F7E48" w14:textId="77777777" w:rsidR="00FF7D27" w:rsidRPr="00F218AF" w:rsidRDefault="00FF7D27" w:rsidP="007E67E0">
            <w:pPr>
              <w:spacing w:line="360" w:lineRule="auto"/>
              <w:jc w:val="center"/>
              <w:rPr>
                <w:rFonts w:ascii="宋体" w:hAnsi="宋体" w:hint="eastAsia"/>
              </w:rPr>
            </w:pPr>
          </w:p>
        </w:tc>
        <w:tc>
          <w:tcPr>
            <w:tcW w:w="684" w:type="dxa"/>
            <w:vAlign w:val="center"/>
          </w:tcPr>
          <w:p w14:paraId="180C7084" w14:textId="77777777" w:rsidR="00FF7D27" w:rsidRPr="00F218AF" w:rsidRDefault="00FF7D27" w:rsidP="007E67E0">
            <w:pPr>
              <w:spacing w:line="360" w:lineRule="auto"/>
              <w:jc w:val="center"/>
              <w:rPr>
                <w:rFonts w:ascii="宋体" w:hAnsi="宋体" w:hint="eastAsia"/>
              </w:rPr>
            </w:pPr>
          </w:p>
        </w:tc>
        <w:tc>
          <w:tcPr>
            <w:tcW w:w="684" w:type="dxa"/>
            <w:vAlign w:val="center"/>
          </w:tcPr>
          <w:p w14:paraId="30454235" w14:textId="77777777" w:rsidR="00FF7D27" w:rsidRPr="00F218AF" w:rsidRDefault="00FF7D27" w:rsidP="007E67E0">
            <w:pPr>
              <w:spacing w:line="360" w:lineRule="auto"/>
              <w:jc w:val="center"/>
              <w:rPr>
                <w:rFonts w:ascii="宋体" w:hAnsi="宋体" w:hint="eastAsia"/>
              </w:rPr>
            </w:pPr>
          </w:p>
        </w:tc>
        <w:tc>
          <w:tcPr>
            <w:tcW w:w="959" w:type="dxa"/>
            <w:vAlign w:val="center"/>
          </w:tcPr>
          <w:p w14:paraId="6C09C551" w14:textId="77777777" w:rsidR="00FF7D27" w:rsidRPr="00F218AF" w:rsidRDefault="00FF7D27" w:rsidP="007E67E0">
            <w:pPr>
              <w:spacing w:line="360" w:lineRule="auto"/>
              <w:jc w:val="center"/>
              <w:rPr>
                <w:rFonts w:ascii="宋体" w:hAnsi="宋体" w:hint="eastAsia"/>
              </w:rPr>
            </w:pPr>
          </w:p>
        </w:tc>
        <w:tc>
          <w:tcPr>
            <w:tcW w:w="959" w:type="dxa"/>
            <w:vAlign w:val="center"/>
          </w:tcPr>
          <w:p w14:paraId="4DE39B01" w14:textId="77777777" w:rsidR="00FF7D27" w:rsidRPr="00F218AF" w:rsidRDefault="00FF7D27" w:rsidP="007E67E0">
            <w:pPr>
              <w:spacing w:line="360" w:lineRule="auto"/>
              <w:jc w:val="center"/>
              <w:rPr>
                <w:rFonts w:ascii="宋体" w:hAnsi="宋体" w:hint="eastAsia"/>
              </w:rPr>
            </w:pPr>
          </w:p>
        </w:tc>
      </w:tr>
      <w:tr w:rsidR="00FF7D27" w:rsidRPr="00F218AF" w14:paraId="0A373BE2" w14:textId="77777777" w:rsidTr="007E67E0">
        <w:trPr>
          <w:trHeight w:val="336"/>
          <w:jc w:val="center"/>
        </w:trPr>
        <w:tc>
          <w:tcPr>
            <w:tcW w:w="568" w:type="dxa"/>
            <w:vAlign w:val="center"/>
          </w:tcPr>
          <w:p w14:paraId="3108A58D" w14:textId="77777777" w:rsidR="00FF7D27" w:rsidRPr="00F218AF" w:rsidRDefault="00FF7D27" w:rsidP="007E67E0">
            <w:pPr>
              <w:spacing w:line="360" w:lineRule="auto"/>
              <w:jc w:val="center"/>
              <w:rPr>
                <w:rFonts w:ascii="宋体" w:hAnsi="宋体" w:hint="eastAsia"/>
              </w:rPr>
            </w:pPr>
          </w:p>
        </w:tc>
        <w:tc>
          <w:tcPr>
            <w:tcW w:w="592" w:type="dxa"/>
            <w:vAlign w:val="center"/>
          </w:tcPr>
          <w:p w14:paraId="33C3CF4A" w14:textId="77777777" w:rsidR="00FF7D27" w:rsidRPr="00F218AF" w:rsidRDefault="00FF7D27" w:rsidP="007E67E0">
            <w:pPr>
              <w:spacing w:line="360" w:lineRule="auto"/>
              <w:jc w:val="center"/>
              <w:rPr>
                <w:rFonts w:ascii="宋体" w:hAnsi="宋体" w:hint="eastAsia"/>
              </w:rPr>
            </w:pPr>
          </w:p>
        </w:tc>
        <w:tc>
          <w:tcPr>
            <w:tcW w:w="611" w:type="dxa"/>
            <w:vAlign w:val="center"/>
          </w:tcPr>
          <w:p w14:paraId="79F42524" w14:textId="77777777" w:rsidR="00FF7D27" w:rsidRPr="00F218AF" w:rsidRDefault="00FF7D27" w:rsidP="007E67E0">
            <w:pPr>
              <w:spacing w:line="360" w:lineRule="auto"/>
              <w:jc w:val="center"/>
              <w:rPr>
                <w:rFonts w:ascii="宋体" w:hAnsi="宋体" w:hint="eastAsia"/>
              </w:rPr>
            </w:pPr>
          </w:p>
        </w:tc>
        <w:tc>
          <w:tcPr>
            <w:tcW w:w="721" w:type="dxa"/>
            <w:vAlign w:val="center"/>
          </w:tcPr>
          <w:p w14:paraId="2641DF6C" w14:textId="77777777" w:rsidR="00FF7D27" w:rsidRPr="00F218AF" w:rsidRDefault="00FF7D27" w:rsidP="007E67E0">
            <w:pPr>
              <w:spacing w:line="360" w:lineRule="auto"/>
              <w:jc w:val="center"/>
              <w:rPr>
                <w:rFonts w:ascii="宋体" w:hAnsi="宋体" w:hint="eastAsia"/>
              </w:rPr>
            </w:pPr>
          </w:p>
        </w:tc>
        <w:tc>
          <w:tcPr>
            <w:tcW w:w="821" w:type="dxa"/>
            <w:vAlign w:val="center"/>
          </w:tcPr>
          <w:p w14:paraId="48250A20" w14:textId="77777777" w:rsidR="00FF7D27" w:rsidRPr="00F218AF" w:rsidRDefault="00FF7D27" w:rsidP="007E67E0">
            <w:pPr>
              <w:spacing w:line="360" w:lineRule="auto"/>
              <w:jc w:val="center"/>
              <w:rPr>
                <w:rFonts w:ascii="宋体" w:hAnsi="宋体" w:hint="eastAsia"/>
              </w:rPr>
            </w:pPr>
          </w:p>
        </w:tc>
        <w:tc>
          <w:tcPr>
            <w:tcW w:w="1300" w:type="dxa"/>
            <w:vAlign w:val="center"/>
          </w:tcPr>
          <w:p w14:paraId="500249F0" w14:textId="77777777" w:rsidR="00FF7D27" w:rsidRPr="00F218AF" w:rsidRDefault="00FF7D27" w:rsidP="007E67E0">
            <w:pPr>
              <w:spacing w:line="360" w:lineRule="auto"/>
              <w:jc w:val="center"/>
              <w:rPr>
                <w:rFonts w:ascii="宋体" w:hAnsi="宋体" w:hint="eastAsia"/>
              </w:rPr>
            </w:pPr>
          </w:p>
        </w:tc>
        <w:tc>
          <w:tcPr>
            <w:tcW w:w="586" w:type="dxa"/>
            <w:vAlign w:val="center"/>
          </w:tcPr>
          <w:p w14:paraId="02DB4DA3" w14:textId="77777777" w:rsidR="00FF7D27" w:rsidRPr="00F218AF" w:rsidRDefault="00FF7D27" w:rsidP="007E67E0">
            <w:pPr>
              <w:spacing w:line="360" w:lineRule="auto"/>
              <w:jc w:val="center"/>
              <w:rPr>
                <w:rFonts w:ascii="宋体" w:hAnsi="宋体" w:hint="eastAsia"/>
              </w:rPr>
            </w:pPr>
          </w:p>
        </w:tc>
        <w:tc>
          <w:tcPr>
            <w:tcW w:w="828" w:type="dxa"/>
            <w:vAlign w:val="center"/>
          </w:tcPr>
          <w:p w14:paraId="323E2AB3" w14:textId="77777777" w:rsidR="00FF7D27" w:rsidRPr="00F218AF" w:rsidRDefault="00FF7D27" w:rsidP="007E67E0">
            <w:pPr>
              <w:spacing w:line="360" w:lineRule="auto"/>
              <w:jc w:val="center"/>
              <w:rPr>
                <w:rFonts w:ascii="宋体" w:hAnsi="宋体" w:hint="eastAsia"/>
              </w:rPr>
            </w:pPr>
          </w:p>
        </w:tc>
        <w:tc>
          <w:tcPr>
            <w:tcW w:w="684" w:type="dxa"/>
            <w:vAlign w:val="center"/>
          </w:tcPr>
          <w:p w14:paraId="15F8EF9F" w14:textId="77777777" w:rsidR="00FF7D27" w:rsidRPr="00F218AF" w:rsidRDefault="00FF7D27" w:rsidP="007E67E0">
            <w:pPr>
              <w:spacing w:line="360" w:lineRule="auto"/>
              <w:jc w:val="center"/>
              <w:rPr>
                <w:rFonts w:ascii="宋体" w:hAnsi="宋体" w:hint="eastAsia"/>
              </w:rPr>
            </w:pPr>
          </w:p>
        </w:tc>
        <w:tc>
          <w:tcPr>
            <w:tcW w:w="684" w:type="dxa"/>
            <w:vAlign w:val="center"/>
          </w:tcPr>
          <w:p w14:paraId="0A0D6209" w14:textId="77777777" w:rsidR="00FF7D27" w:rsidRPr="00F218AF" w:rsidRDefault="00FF7D27" w:rsidP="007E67E0">
            <w:pPr>
              <w:spacing w:line="360" w:lineRule="auto"/>
              <w:jc w:val="center"/>
              <w:rPr>
                <w:rFonts w:ascii="宋体" w:hAnsi="宋体" w:hint="eastAsia"/>
              </w:rPr>
            </w:pPr>
          </w:p>
        </w:tc>
        <w:tc>
          <w:tcPr>
            <w:tcW w:w="959" w:type="dxa"/>
            <w:vAlign w:val="center"/>
          </w:tcPr>
          <w:p w14:paraId="3E769A62" w14:textId="77777777" w:rsidR="00FF7D27" w:rsidRPr="00F218AF" w:rsidRDefault="00FF7D27" w:rsidP="007E67E0">
            <w:pPr>
              <w:spacing w:line="360" w:lineRule="auto"/>
              <w:jc w:val="center"/>
              <w:rPr>
                <w:rFonts w:ascii="宋体" w:hAnsi="宋体" w:hint="eastAsia"/>
              </w:rPr>
            </w:pPr>
          </w:p>
        </w:tc>
        <w:tc>
          <w:tcPr>
            <w:tcW w:w="959" w:type="dxa"/>
            <w:vAlign w:val="center"/>
          </w:tcPr>
          <w:p w14:paraId="670D7465" w14:textId="77777777" w:rsidR="00FF7D27" w:rsidRPr="00F218AF" w:rsidRDefault="00FF7D27" w:rsidP="007E67E0">
            <w:pPr>
              <w:spacing w:line="360" w:lineRule="auto"/>
              <w:jc w:val="center"/>
              <w:rPr>
                <w:rFonts w:ascii="宋体" w:hAnsi="宋体" w:hint="eastAsia"/>
              </w:rPr>
            </w:pPr>
          </w:p>
        </w:tc>
      </w:tr>
      <w:tr w:rsidR="00FF7D27" w:rsidRPr="00F218AF" w14:paraId="3F3B2573" w14:textId="77777777" w:rsidTr="007E67E0">
        <w:trPr>
          <w:trHeight w:val="336"/>
          <w:jc w:val="center"/>
        </w:trPr>
        <w:tc>
          <w:tcPr>
            <w:tcW w:w="568" w:type="dxa"/>
            <w:vAlign w:val="center"/>
          </w:tcPr>
          <w:p w14:paraId="040103E1" w14:textId="77777777" w:rsidR="00FF7D27" w:rsidRPr="00F218AF" w:rsidRDefault="00FF7D27" w:rsidP="007E67E0">
            <w:pPr>
              <w:spacing w:line="360" w:lineRule="auto"/>
              <w:jc w:val="center"/>
              <w:rPr>
                <w:rFonts w:ascii="宋体" w:hAnsi="宋体" w:hint="eastAsia"/>
              </w:rPr>
            </w:pPr>
          </w:p>
        </w:tc>
        <w:tc>
          <w:tcPr>
            <w:tcW w:w="592" w:type="dxa"/>
            <w:vAlign w:val="center"/>
          </w:tcPr>
          <w:p w14:paraId="35FE79C0" w14:textId="77777777" w:rsidR="00FF7D27" w:rsidRPr="00F218AF" w:rsidRDefault="00FF7D27" w:rsidP="007E67E0">
            <w:pPr>
              <w:spacing w:line="360" w:lineRule="auto"/>
              <w:jc w:val="center"/>
              <w:rPr>
                <w:rFonts w:ascii="宋体" w:hAnsi="宋体" w:hint="eastAsia"/>
              </w:rPr>
            </w:pPr>
          </w:p>
        </w:tc>
        <w:tc>
          <w:tcPr>
            <w:tcW w:w="611" w:type="dxa"/>
            <w:vAlign w:val="center"/>
          </w:tcPr>
          <w:p w14:paraId="7E917843" w14:textId="77777777" w:rsidR="00FF7D27" w:rsidRPr="00F218AF" w:rsidRDefault="00FF7D27" w:rsidP="007E67E0">
            <w:pPr>
              <w:spacing w:line="360" w:lineRule="auto"/>
              <w:jc w:val="center"/>
              <w:rPr>
                <w:rFonts w:ascii="宋体" w:hAnsi="宋体" w:hint="eastAsia"/>
              </w:rPr>
            </w:pPr>
          </w:p>
        </w:tc>
        <w:tc>
          <w:tcPr>
            <w:tcW w:w="721" w:type="dxa"/>
            <w:vAlign w:val="center"/>
          </w:tcPr>
          <w:p w14:paraId="2DBFA76A" w14:textId="77777777" w:rsidR="00FF7D27" w:rsidRPr="00F218AF" w:rsidRDefault="00FF7D27" w:rsidP="007E67E0">
            <w:pPr>
              <w:spacing w:line="360" w:lineRule="auto"/>
              <w:jc w:val="center"/>
              <w:rPr>
                <w:rFonts w:ascii="宋体" w:hAnsi="宋体" w:hint="eastAsia"/>
              </w:rPr>
            </w:pPr>
          </w:p>
        </w:tc>
        <w:tc>
          <w:tcPr>
            <w:tcW w:w="821" w:type="dxa"/>
            <w:vAlign w:val="center"/>
          </w:tcPr>
          <w:p w14:paraId="2C8657C3" w14:textId="77777777" w:rsidR="00FF7D27" w:rsidRPr="00F218AF" w:rsidRDefault="00FF7D27" w:rsidP="007E67E0">
            <w:pPr>
              <w:spacing w:line="360" w:lineRule="auto"/>
              <w:jc w:val="center"/>
              <w:rPr>
                <w:rFonts w:ascii="宋体" w:hAnsi="宋体" w:hint="eastAsia"/>
              </w:rPr>
            </w:pPr>
          </w:p>
        </w:tc>
        <w:tc>
          <w:tcPr>
            <w:tcW w:w="1300" w:type="dxa"/>
            <w:vAlign w:val="center"/>
          </w:tcPr>
          <w:p w14:paraId="38E1ADE8" w14:textId="77777777" w:rsidR="00FF7D27" w:rsidRPr="00F218AF" w:rsidRDefault="00FF7D27" w:rsidP="007E67E0">
            <w:pPr>
              <w:spacing w:line="360" w:lineRule="auto"/>
              <w:jc w:val="center"/>
              <w:rPr>
                <w:rFonts w:ascii="宋体" w:hAnsi="宋体" w:hint="eastAsia"/>
              </w:rPr>
            </w:pPr>
          </w:p>
        </w:tc>
        <w:tc>
          <w:tcPr>
            <w:tcW w:w="586" w:type="dxa"/>
            <w:vAlign w:val="center"/>
          </w:tcPr>
          <w:p w14:paraId="44D95D7F" w14:textId="77777777" w:rsidR="00FF7D27" w:rsidRPr="00F218AF" w:rsidRDefault="00FF7D27" w:rsidP="007E67E0">
            <w:pPr>
              <w:spacing w:line="360" w:lineRule="auto"/>
              <w:jc w:val="center"/>
              <w:rPr>
                <w:rFonts w:ascii="宋体" w:hAnsi="宋体" w:hint="eastAsia"/>
              </w:rPr>
            </w:pPr>
          </w:p>
        </w:tc>
        <w:tc>
          <w:tcPr>
            <w:tcW w:w="828" w:type="dxa"/>
            <w:vAlign w:val="center"/>
          </w:tcPr>
          <w:p w14:paraId="61E49E29" w14:textId="77777777" w:rsidR="00FF7D27" w:rsidRPr="00F218AF" w:rsidRDefault="00FF7D27" w:rsidP="007E67E0">
            <w:pPr>
              <w:spacing w:line="360" w:lineRule="auto"/>
              <w:jc w:val="center"/>
              <w:rPr>
                <w:rFonts w:ascii="宋体" w:hAnsi="宋体" w:hint="eastAsia"/>
              </w:rPr>
            </w:pPr>
          </w:p>
        </w:tc>
        <w:tc>
          <w:tcPr>
            <w:tcW w:w="684" w:type="dxa"/>
            <w:vAlign w:val="center"/>
          </w:tcPr>
          <w:p w14:paraId="1A94809C" w14:textId="77777777" w:rsidR="00FF7D27" w:rsidRPr="00F218AF" w:rsidRDefault="00FF7D27" w:rsidP="007E67E0">
            <w:pPr>
              <w:spacing w:line="360" w:lineRule="auto"/>
              <w:jc w:val="center"/>
              <w:rPr>
                <w:rFonts w:ascii="宋体" w:hAnsi="宋体" w:hint="eastAsia"/>
              </w:rPr>
            </w:pPr>
          </w:p>
        </w:tc>
        <w:tc>
          <w:tcPr>
            <w:tcW w:w="684" w:type="dxa"/>
            <w:vAlign w:val="center"/>
          </w:tcPr>
          <w:p w14:paraId="4E16A1DC" w14:textId="77777777" w:rsidR="00FF7D27" w:rsidRPr="00F218AF" w:rsidRDefault="00FF7D27" w:rsidP="007E67E0">
            <w:pPr>
              <w:spacing w:line="360" w:lineRule="auto"/>
              <w:jc w:val="center"/>
              <w:rPr>
                <w:rFonts w:ascii="宋体" w:hAnsi="宋体" w:hint="eastAsia"/>
              </w:rPr>
            </w:pPr>
          </w:p>
        </w:tc>
        <w:tc>
          <w:tcPr>
            <w:tcW w:w="959" w:type="dxa"/>
            <w:vAlign w:val="center"/>
          </w:tcPr>
          <w:p w14:paraId="554C4FCF" w14:textId="77777777" w:rsidR="00FF7D27" w:rsidRPr="00F218AF" w:rsidRDefault="00FF7D27" w:rsidP="007E67E0">
            <w:pPr>
              <w:spacing w:line="360" w:lineRule="auto"/>
              <w:jc w:val="center"/>
              <w:rPr>
                <w:rFonts w:ascii="宋体" w:hAnsi="宋体" w:hint="eastAsia"/>
              </w:rPr>
            </w:pPr>
          </w:p>
        </w:tc>
        <w:tc>
          <w:tcPr>
            <w:tcW w:w="959" w:type="dxa"/>
            <w:vAlign w:val="center"/>
          </w:tcPr>
          <w:p w14:paraId="6B9E9EB3" w14:textId="77777777" w:rsidR="00FF7D27" w:rsidRPr="00F218AF" w:rsidRDefault="00FF7D27" w:rsidP="007E67E0">
            <w:pPr>
              <w:spacing w:line="360" w:lineRule="auto"/>
              <w:jc w:val="center"/>
              <w:rPr>
                <w:rFonts w:ascii="宋体" w:hAnsi="宋体" w:hint="eastAsia"/>
              </w:rPr>
            </w:pPr>
          </w:p>
        </w:tc>
      </w:tr>
      <w:tr w:rsidR="00FF7D27" w:rsidRPr="00F218AF" w14:paraId="26D7319A" w14:textId="77777777" w:rsidTr="007E67E0">
        <w:trPr>
          <w:trHeight w:val="336"/>
          <w:jc w:val="center"/>
        </w:trPr>
        <w:tc>
          <w:tcPr>
            <w:tcW w:w="568" w:type="dxa"/>
            <w:vAlign w:val="center"/>
          </w:tcPr>
          <w:p w14:paraId="5B188052" w14:textId="77777777" w:rsidR="00FF7D27" w:rsidRPr="00F218AF" w:rsidRDefault="00FF7D27" w:rsidP="007E67E0">
            <w:pPr>
              <w:spacing w:line="360" w:lineRule="auto"/>
              <w:jc w:val="center"/>
              <w:rPr>
                <w:rFonts w:ascii="宋体" w:hAnsi="宋体" w:hint="eastAsia"/>
              </w:rPr>
            </w:pPr>
          </w:p>
        </w:tc>
        <w:tc>
          <w:tcPr>
            <w:tcW w:w="592" w:type="dxa"/>
            <w:vAlign w:val="center"/>
          </w:tcPr>
          <w:p w14:paraId="55FFB7EF" w14:textId="77777777" w:rsidR="00FF7D27" w:rsidRPr="00F218AF" w:rsidRDefault="00FF7D27" w:rsidP="007E67E0">
            <w:pPr>
              <w:spacing w:line="360" w:lineRule="auto"/>
              <w:jc w:val="center"/>
              <w:rPr>
                <w:rFonts w:ascii="宋体" w:hAnsi="宋体" w:hint="eastAsia"/>
              </w:rPr>
            </w:pPr>
          </w:p>
        </w:tc>
        <w:tc>
          <w:tcPr>
            <w:tcW w:w="611" w:type="dxa"/>
            <w:vAlign w:val="center"/>
          </w:tcPr>
          <w:p w14:paraId="4E40261D" w14:textId="77777777" w:rsidR="00FF7D27" w:rsidRPr="00F218AF" w:rsidRDefault="00FF7D27" w:rsidP="007E67E0">
            <w:pPr>
              <w:spacing w:line="360" w:lineRule="auto"/>
              <w:jc w:val="center"/>
              <w:rPr>
                <w:rFonts w:ascii="宋体" w:hAnsi="宋体" w:hint="eastAsia"/>
              </w:rPr>
            </w:pPr>
          </w:p>
        </w:tc>
        <w:tc>
          <w:tcPr>
            <w:tcW w:w="721" w:type="dxa"/>
            <w:vAlign w:val="center"/>
          </w:tcPr>
          <w:p w14:paraId="0E02FBA8" w14:textId="77777777" w:rsidR="00FF7D27" w:rsidRPr="00F218AF" w:rsidRDefault="00FF7D27" w:rsidP="007E67E0">
            <w:pPr>
              <w:spacing w:line="360" w:lineRule="auto"/>
              <w:jc w:val="center"/>
              <w:rPr>
                <w:rFonts w:ascii="宋体" w:hAnsi="宋体" w:hint="eastAsia"/>
              </w:rPr>
            </w:pPr>
          </w:p>
        </w:tc>
        <w:tc>
          <w:tcPr>
            <w:tcW w:w="821" w:type="dxa"/>
            <w:vAlign w:val="center"/>
          </w:tcPr>
          <w:p w14:paraId="237D1CB2" w14:textId="77777777" w:rsidR="00FF7D27" w:rsidRPr="00F218AF" w:rsidRDefault="00FF7D27" w:rsidP="007E67E0">
            <w:pPr>
              <w:spacing w:line="360" w:lineRule="auto"/>
              <w:jc w:val="center"/>
              <w:rPr>
                <w:rFonts w:ascii="宋体" w:hAnsi="宋体" w:hint="eastAsia"/>
              </w:rPr>
            </w:pPr>
          </w:p>
        </w:tc>
        <w:tc>
          <w:tcPr>
            <w:tcW w:w="1300" w:type="dxa"/>
            <w:vAlign w:val="center"/>
          </w:tcPr>
          <w:p w14:paraId="11C2A924" w14:textId="77777777" w:rsidR="00FF7D27" w:rsidRPr="00F218AF" w:rsidRDefault="00FF7D27" w:rsidP="007E67E0">
            <w:pPr>
              <w:spacing w:line="360" w:lineRule="auto"/>
              <w:jc w:val="center"/>
              <w:rPr>
                <w:rFonts w:ascii="宋体" w:hAnsi="宋体" w:hint="eastAsia"/>
              </w:rPr>
            </w:pPr>
          </w:p>
        </w:tc>
        <w:tc>
          <w:tcPr>
            <w:tcW w:w="586" w:type="dxa"/>
            <w:vAlign w:val="center"/>
          </w:tcPr>
          <w:p w14:paraId="73DF80B3" w14:textId="77777777" w:rsidR="00FF7D27" w:rsidRPr="00F218AF" w:rsidRDefault="00FF7D27" w:rsidP="007E67E0">
            <w:pPr>
              <w:spacing w:line="360" w:lineRule="auto"/>
              <w:jc w:val="center"/>
              <w:rPr>
                <w:rFonts w:ascii="宋体" w:hAnsi="宋体" w:hint="eastAsia"/>
              </w:rPr>
            </w:pPr>
          </w:p>
        </w:tc>
        <w:tc>
          <w:tcPr>
            <w:tcW w:w="828" w:type="dxa"/>
            <w:vAlign w:val="center"/>
          </w:tcPr>
          <w:p w14:paraId="60593CD3" w14:textId="77777777" w:rsidR="00FF7D27" w:rsidRPr="00F218AF" w:rsidRDefault="00FF7D27" w:rsidP="007E67E0">
            <w:pPr>
              <w:spacing w:line="360" w:lineRule="auto"/>
              <w:jc w:val="center"/>
              <w:rPr>
                <w:rFonts w:ascii="宋体" w:hAnsi="宋体" w:hint="eastAsia"/>
              </w:rPr>
            </w:pPr>
          </w:p>
        </w:tc>
        <w:tc>
          <w:tcPr>
            <w:tcW w:w="684" w:type="dxa"/>
            <w:vAlign w:val="center"/>
          </w:tcPr>
          <w:p w14:paraId="5A7F56C6" w14:textId="77777777" w:rsidR="00FF7D27" w:rsidRPr="00F218AF" w:rsidRDefault="00FF7D27" w:rsidP="007E67E0">
            <w:pPr>
              <w:spacing w:line="360" w:lineRule="auto"/>
              <w:jc w:val="center"/>
              <w:rPr>
                <w:rFonts w:ascii="宋体" w:hAnsi="宋体" w:hint="eastAsia"/>
              </w:rPr>
            </w:pPr>
          </w:p>
        </w:tc>
        <w:tc>
          <w:tcPr>
            <w:tcW w:w="684" w:type="dxa"/>
            <w:vAlign w:val="center"/>
          </w:tcPr>
          <w:p w14:paraId="6230C7E3" w14:textId="77777777" w:rsidR="00FF7D27" w:rsidRPr="00F218AF" w:rsidRDefault="00FF7D27" w:rsidP="007E67E0">
            <w:pPr>
              <w:spacing w:line="360" w:lineRule="auto"/>
              <w:jc w:val="center"/>
              <w:rPr>
                <w:rFonts w:ascii="宋体" w:hAnsi="宋体" w:hint="eastAsia"/>
              </w:rPr>
            </w:pPr>
          </w:p>
        </w:tc>
        <w:tc>
          <w:tcPr>
            <w:tcW w:w="959" w:type="dxa"/>
            <w:vAlign w:val="center"/>
          </w:tcPr>
          <w:p w14:paraId="04714721" w14:textId="77777777" w:rsidR="00FF7D27" w:rsidRPr="00F218AF" w:rsidRDefault="00FF7D27" w:rsidP="007E67E0">
            <w:pPr>
              <w:spacing w:line="360" w:lineRule="auto"/>
              <w:jc w:val="center"/>
              <w:rPr>
                <w:rFonts w:ascii="宋体" w:hAnsi="宋体" w:hint="eastAsia"/>
              </w:rPr>
            </w:pPr>
          </w:p>
        </w:tc>
        <w:tc>
          <w:tcPr>
            <w:tcW w:w="959" w:type="dxa"/>
            <w:vAlign w:val="center"/>
          </w:tcPr>
          <w:p w14:paraId="08C2738A" w14:textId="77777777" w:rsidR="00FF7D27" w:rsidRPr="00F218AF" w:rsidRDefault="00FF7D27" w:rsidP="007E67E0">
            <w:pPr>
              <w:spacing w:line="360" w:lineRule="auto"/>
              <w:jc w:val="center"/>
              <w:rPr>
                <w:rFonts w:ascii="宋体" w:hAnsi="宋体" w:hint="eastAsia"/>
              </w:rPr>
            </w:pPr>
          </w:p>
        </w:tc>
      </w:tr>
      <w:tr w:rsidR="00FF7D27" w:rsidRPr="00F218AF" w14:paraId="625DE394" w14:textId="77777777" w:rsidTr="007E67E0">
        <w:trPr>
          <w:trHeight w:val="336"/>
          <w:jc w:val="center"/>
        </w:trPr>
        <w:tc>
          <w:tcPr>
            <w:tcW w:w="568" w:type="dxa"/>
            <w:vAlign w:val="center"/>
          </w:tcPr>
          <w:p w14:paraId="2896AAD4" w14:textId="77777777" w:rsidR="00FF7D27" w:rsidRPr="00F218AF" w:rsidRDefault="00FF7D27" w:rsidP="007E67E0">
            <w:pPr>
              <w:spacing w:line="360" w:lineRule="auto"/>
              <w:jc w:val="center"/>
              <w:rPr>
                <w:rFonts w:ascii="宋体" w:hAnsi="宋体" w:hint="eastAsia"/>
              </w:rPr>
            </w:pPr>
          </w:p>
        </w:tc>
        <w:tc>
          <w:tcPr>
            <w:tcW w:w="592" w:type="dxa"/>
            <w:vAlign w:val="center"/>
          </w:tcPr>
          <w:p w14:paraId="37243E3D" w14:textId="77777777" w:rsidR="00FF7D27" w:rsidRPr="00F218AF" w:rsidRDefault="00FF7D27" w:rsidP="007E67E0">
            <w:pPr>
              <w:spacing w:line="360" w:lineRule="auto"/>
              <w:jc w:val="center"/>
              <w:rPr>
                <w:rFonts w:ascii="宋体" w:hAnsi="宋体" w:hint="eastAsia"/>
              </w:rPr>
            </w:pPr>
          </w:p>
        </w:tc>
        <w:tc>
          <w:tcPr>
            <w:tcW w:w="611" w:type="dxa"/>
            <w:vAlign w:val="center"/>
          </w:tcPr>
          <w:p w14:paraId="04747EFC" w14:textId="77777777" w:rsidR="00FF7D27" w:rsidRPr="00F218AF" w:rsidRDefault="00FF7D27" w:rsidP="007E67E0">
            <w:pPr>
              <w:spacing w:line="360" w:lineRule="auto"/>
              <w:jc w:val="center"/>
              <w:rPr>
                <w:rFonts w:ascii="宋体" w:hAnsi="宋体" w:hint="eastAsia"/>
              </w:rPr>
            </w:pPr>
          </w:p>
        </w:tc>
        <w:tc>
          <w:tcPr>
            <w:tcW w:w="721" w:type="dxa"/>
            <w:vAlign w:val="center"/>
          </w:tcPr>
          <w:p w14:paraId="04382E57" w14:textId="77777777" w:rsidR="00FF7D27" w:rsidRPr="00F218AF" w:rsidRDefault="00FF7D27" w:rsidP="007E67E0">
            <w:pPr>
              <w:spacing w:line="360" w:lineRule="auto"/>
              <w:jc w:val="center"/>
              <w:rPr>
                <w:rFonts w:ascii="宋体" w:hAnsi="宋体" w:hint="eastAsia"/>
              </w:rPr>
            </w:pPr>
          </w:p>
        </w:tc>
        <w:tc>
          <w:tcPr>
            <w:tcW w:w="821" w:type="dxa"/>
            <w:vAlign w:val="center"/>
          </w:tcPr>
          <w:p w14:paraId="7A567A32" w14:textId="77777777" w:rsidR="00FF7D27" w:rsidRPr="00F218AF" w:rsidRDefault="00FF7D27" w:rsidP="007E67E0">
            <w:pPr>
              <w:spacing w:line="360" w:lineRule="auto"/>
              <w:jc w:val="center"/>
              <w:rPr>
                <w:rFonts w:ascii="宋体" w:hAnsi="宋体" w:hint="eastAsia"/>
              </w:rPr>
            </w:pPr>
          </w:p>
        </w:tc>
        <w:tc>
          <w:tcPr>
            <w:tcW w:w="1300" w:type="dxa"/>
            <w:vAlign w:val="center"/>
          </w:tcPr>
          <w:p w14:paraId="629AD203" w14:textId="77777777" w:rsidR="00FF7D27" w:rsidRPr="00F218AF" w:rsidRDefault="00FF7D27" w:rsidP="007E67E0">
            <w:pPr>
              <w:spacing w:line="360" w:lineRule="auto"/>
              <w:jc w:val="center"/>
              <w:rPr>
                <w:rFonts w:ascii="宋体" w:hAnsi="宋体" w:hint="eastAsia"/>
              </w:rPr>
            </w:pPr>
          </w:p>
        </w:tc>
        <w:tc>
          <w:tcPr>
            <w:tcW w:w="586" w:type="dxa"/>
            <w:vAlign w:val="center"/>
          </w:tcPr>
          <w:p w14:paraId="6877B50C" w14:textId="77777777" w:rsidR="00FF7D27" w:rsidRPr="00F218AF" w:rsidRDefault="00FF7D27" w:rsidP="007E67E0">
            <w:pPr>
              <w:spacing w:line="360" w:lineRule="auto"/>
              <w:jc w:val="center"/>
              <w:rPr>
                <w:rFonts w:ascii="宋体" w:hAnsi="宋体" w:hint="eastAsia"/>
              </w:rPr>
            </w:pPr>
          </w:p>
        </w:tc>
        <w:tc>
          <w:tcPr>
            <w:tcW w:w="828" w:type="dxa"/>
            <w:vAlign w:val="center"/>
          </w:tcPr>
          <w:p w14:paraId="53698625" w14:textId="77777777" w:rsidR="00FF7D27" w:rsidRPr="00F218AF" w:rsidRDefault="00FF7D27" w:rsidP="007E67E0">
            <w:pPr>
              <w:spacing w:line="360" w:lineRule="auto"/>
              <w:jc w:val="center"/>
              <w:rPr>
                <w:rFonts w:ascii="宋体" w:hAnsi="宋体" w:hint="eastAsia"/>
              </w:rPr>
            </w:pPr>
          </w:p>
        </w:tc>
        <w:tc>
          <w:tcPr>
            <w:tcW w:w="684" w:type="dxa"/>
            <w:vAlign w:val="center"/>
          </w:tcPr>
          <w:p w14:paraId="124C0BCA" w14:textId="77777777" w:rsidR="00FF7D27" w:rsidRPr="00F218AF" w:rsidRDefault="00FF7D27" w:rsidP="007E67E0">
            <w:pPr>
              <w:spacing w:line="360" w:lineRule="auto"/>
              <w:jc w:val="center"/>
              <w:rPr>
                <w:rFonts w:ascii="宋体" w:hAnsi="宋体" w:hint="eastAsia"/>
              </w:rPr>
            </w:pPr>
          </w:p>
        </w:tc>
        <w:tc>
          <w:tcPr>
            <w:tcW w:w="684" w:type="dxa"/>
            <w:vAlign w:val="center"/>
          </w:tcPr>
          <w:p w14:paraId="0A6D0FC4" w14:textId="77777777" w:rsidR="00FF7D27" w:rsidRPr="00F218AF" w:rsidRDefault="00FF7D27" w:rsidP="007E67E0">
            <w:pPr>
              <w:spacing w:line="360" w:lineRule="auto"/>
              <w:jc w:val="center"/>
              <w:rPr>
                <w:rFonts w:ascii="宋体" w:hAnsi="宋体" w:hint="eastAsia"/>
              </w:rPr>
            </w:pPr>
          </w:p>
        </w:tc>
        <w:tc>
          <w:tcPr>
            <w:tcW w:w="959" w:type="dxa"/>
            <w:vAlign w:val="center"/>
          </w:tcPr>
          <w:p w14:paraId="15027B57" w14:textId="77777777" w:rsidR="00FF7D27" w:rsidRPr="00F218AF" w:rsidRDefault="00FF7D27" w:rsidP="007E67E0">
            <w:pPr>
              <w:spacing w:line="360" w:lineRule="auto"/>
              <w:jc w:val="center"/>
              <w:rPr>
                <w:rFonts w:ascii="宋体" w:hAnsi="宋体" w:hint="eastAsia"/>
              </w:rPr>
            </w:pPr>
          </w:p>
        </w:tc>
        <w:tc>
          <w:tcPr>
            <w:tcW w:w="959" w:type="dxa"/>
            <w:vAlign w:val="center"/>
          </w:tcPr>
          <w:p w14:paraId="1B4287BB" w14:textId="77777777" w:rsidR="00FF7D27" w:rsidRPr="00F218AF" w:rsidRDefault="00FF7D27" w:rsidP="007E67E0">
            <w:pPr>
              <w:spacing w:line="360" w:lineRule="auto"/>
              <w:jc w:val="center"/>
              <w:rPr>
                <w:rFonts w:ascii="宋体" w:hAnsi="宋体" w:hint="eastAsia"/>
              </w:rPr>
            </w:pPr>
          </w:p>
        </w:tc>
      </w:tr>
      <w:tr w:rsidR="00FF7D27" w:rsidRPr="00F218AF" w14:paraId="21943575" w14:textId="77777777" w:rsidTr="007E67E0">
        <w:trPr>
          <w:trHeight w:val="336"/>
          <w:jc w:val="center"/>
        </w:trPr>
        <w:tc>
          <w:tcPr>
            <w:tcW w:w="568" w:type="dxa"/>
            <w:vAlign w:val="center"/>
          </w:tcPr>
          <w:p w14:paraId="46F08C04" w14:textId="77777777" w:rsidR="00FF7D27" w:rsidRPr="00F218AF" w:rsidRDefault="00FF7D27" w:rsidP="007E67E0">
            <w:pPr>
              <w:spacing w:line="360" w:lineRule="auto"/>
              <w:jc w:val="center"/>
              <w:rPr>
                <w:rFonts w:ascii="宋体" w:hAnsi="宋体" w:hint="eastAsia"/>
              </w:rPr>
            </w:pPr>
          </w:p>
        </w:tc>
        <w:tc>
          <w:tcPr>
            <w:tcW w:w="592" w:type="dxa"/>
            <w:vAlign w:val="center"/>
          </w:tcPr>
          <w:p w14:paraId="15385AD6" w14:textId="77777777" w:rsidR="00FF7D27" w:rsidRPr="00F218AF" w:rsidRDefault="00FF7D27" w:rsidP="007E67E0">
            <w:pPr>
              <w:spacing w:line="360" w:lineRule="auto"/>
              <w:jc w:val="center"/>
              <w:rPr>
                <w:rFonts w:ascii="宋体" w:hAnsi="宋体" w:hint="eastAsia"/>
              </w:rPr>
            </w:pPr>
          </w:p>
        </w:tc>
        <w:tc>
          <w:tcPr>
            <w:tcW w:w="611" w:type="dxa"/>
            <w:vAlign w:val="center"/>
          </w:tcPr>
          <w:p w14:paraId="2E016E01" w14:textId="77777777" w:rsidR="00FF7D27" w:rsidRPr="00F218AF" w:rsidRDefault="00FF7D27" w:rsidP="007E67E0">
            <w:pPr>
              <w:spacing w:line="360" w:lineRule="auto"/>
              <w:jc w:val="center"/>
              <w:rPr>
                <w:rFonts w:ascii="宋体" w:hAnsi="宋体" w:hint="eastAsia"/>
              </w:rPr>
            </w:pPr>
          </w:p>
        </w:tc>
        <w:tc>
          <w:tcPr>
            <w:tcW w:w="721" w:type="dxa"/>
            <w:vAlign w:val="center"/>
          </w:tcPr>
          <w:p w14:paraId="07E5E0ED" w14:textId="77777777" w:rsidR="00FF7D27" w:rsidRPr="00F218AF" w:rsidRDefault="00FF7D27" w:rsidP="007E67E0">
            <w:pPr>
              <w:spacing w:line="360" w:lineRule="auto"/>
              <w:jc w:val="center"/>
              <w:rPr>
                <w:rFonts w:ascii="宋体" w:hAnsi="宋体" w:hint="eastAsia"/>
              </w:rPr>
            </w:pPr>
          </w:p>
        </w:tc>
        <w:tc>
          <w:tcPr>
            <w:tcW w:w="821" w:type="dxa"/>
            <w:vAlign w:val="center"/>
          </w:tcPr>
          <w:p w14:paraId="18F29F4B" w14:textId="77777777" w:rsidR="00FF7D27" w:rsidRPr="00F218AF" w:rsidRDefault="00FF7D27" w:rsidP="007E67E0">
            <w:pPr>
              <w:spacing w:line="360" w:lineRule="auto"/>
              <w:jc w:val="center"/>
              <w:rPr>
                <w:rFonts w:ascii="宋体" w:hAnsi="宋体" w:hint="eastAsia"/>
              </w:rPr>
            </w:pPr>
          </w:p>
        </w:tc>
        <w:tc>
          <w:tcPr>
            <w:tcW w:w="1300" w:type="dxa"/>
            <w:vAlign w:val="center"/>
          </w:tcPr>
          <w:p w14:paraId="2ED5C6C1" w14:textId="77777777" w:rsidR="00FF7D27" w:rsidRPr="00F218AF" w:rsidRDefault="00FF7D27" w:rsidP="007E67E0">
            <w:pPr>
              <w:spacing w:line="360" w:lineRule="auto"/>
              <w:jc w:val="center"/>
              <w:rPr>
                <w:rFonts w:ascii="宋体" w:hAnsi="宋体" w:hint="eastAsia"/>
              </w:rPr>
            </w:pPr>
          </w:p>
        </w:tc>
        <w:tc>
          <w:tcPr>
            <w:tcW w:w="586" w:type="dxa"/>
            <w:vAlign w:val="center"/>
          </w:tcPr>
          <w:p w14:paraId="5A36B107" w14:textId="77777777" w:rsidR="00FF7D27" w:rsidRPr="00F218AF" w:rsidRDefault="00FF7D27" w:rsidP="007E67E0">
            <w:pPr>
              <w:spacing w:line="360" w:lineRule="auto"/>
              <w:jc w:val="center"/>
              <w:rPr>
                <w:rFonts w:ascii="宋体" w:hAnsi="宋体" w:hint="eastAsia"/>
              </w:rPr>
            </w:pPr>
          </w:p>
        </w:tc>
        <w:tc>
          <w:tcPr>
            <w:tcW w:w="828" w:type="dxa"/>
            <w:vAlign w:val="center"/>
          </w:tcPr>
          <w:p w14:paraId="7F324E5A" w14:textId="77777777" w:rsidR="00FF7D27" w:rsidRPr="00F218AF" w:rsidRDefault="00FF7D27" w:rsidP="007E67E0">
            <w:pPr>
              <w:spacing w:line="360" w:lineRule="auto"/>
              <w:jc w:val="center"/>
              <w:rPr>
                <w:rFonts w:ascii="宋体" w:hAnsi="宋体" w:hint="eastAsia"/>
              </w:rPr>
            </w:pPr>
          </w:p>
        </w:tc>
        <w:tc>
          <w:tcPr>
            <w:tcW w:w="684" w:type="dxa"/>
            <w:vAlign w:val="center"/>
          </w:tcPr>
          <w:p w14:paraId="47F4D9B7" w14:textId="77777777" w:rsidR="00FF7D27" w:rsidRPr="00F218AF" w:rsidRDefault="00FF7D27" w:rsidP="007E67E0">
            <w:pPr>
              <w:spacing w:line="360" w:lineRule="auto"/>
              <w:jc w:val="center"/>
              <w:rPr>
                <w:rFonts w:ascii="宋体" w:hAnsi="宋体" w:hint="eastAsia"/>
              </w:rPr>
            </w:pPr>
          </w:p>
        </w:tc>
        <w:tc>
          <w:tcPr>
            <w:tcW w:w="684" w:type="dxa"/>
            <w:vAlign w:val="center"/>
          </w:tcPr>
          <w:p w14:paraId="1751279C" w14:textId="77777777" w:rsidR="00FF7D27" w:rsidRPr="00F218AF" w:rsidRDefault="00FF7D27" w:rsidP="007E67E0">
            <w:pPr>
              <w:spacing w:line="360" w:lineRule="auto"/>
              <w:jc w:val="center"/>
              <w:rPr>
                <w:rFonts w:ascii="宋体" w:hAnsi="宋体" w:hint="eastAsia"/>
              </w:rPr>
            </w:pPr>
          </w:p>
        </w:tc>
        <w:tc>
          <w:tcPr>
            <w:tcW w:w="959" w:type="dxa"/>
            <w:vAlign w:val="center"/>
          </w:tcPr>
          <w:p w14:paraId="1F695541" w14:textId="77777777" w:rsidR="00FF7D27" w:rsidRPr="00F218AF" w:rsidRDefault="00FF7D27" w:rsidP="007E67E0">
            <w:pPr>
              <w:spacing w:line="360" w:lineRule="auto"/>
              <w:jc w:val="center"/>
              <w:rPr>
                <w:rFonts w:ascii="宋体" w:hAnsi="宋体" w:hint="eastAsia"/>
              </w:rPr>
            </w:pPr>
          </w:p>
        </w:tc>
        <w:tc>
          <w:tcPr>
            <w:tcW w:w="959" w:type="dxa"/>
            <w:vAlign w:val="center"/>
          </w:tcPr>
          <w:p w14:paraId="26F86054" w14:textId="77777777" w:rsidR="00FF7D27" w:rsidRPr="00F218AF" w:rsidRDefault="00FF7D27" w:rsidP="007E67E0">
            <w:pPr>
              <w:spacing w:line="360" w:lineRule="auto"/>
              <w:jc w:val="center"/>
              <w:rPr>
                <w:rFonts w:ascii="宋体" w:hAnsi="宋体" w:hint="eastAsia"/>
              </w:rPr>
            </w:pPr>
          </w:p>
        </w:tc>
      </w:tr>
      <w:tr w:rsidR="00FF7D27" w:rsidRPr="00F218AF" w14:paraId="5D710E25" w14:textId="77777777" w:rsidTr="007E67E0">
        <w:trPr>
          <w:trHeight w:val="336"/>
          <w:jc w:val="center"/>
        </w:trPr>
        <w:tc>
          <w:tcPr>
            <w:tcW w:w="568" w:type="dxa"/>
            <w:vAlign w:val="center"/>
          </w:tcPr>
          <w:p w14:paraId="4DD39328" w14:textId="77777777" w:rsidR="00FF7D27" w:rsidRPr="00F218AF" w:rsidRDefault="00FF7D27" w:rsidP="007E67E0">
            <w:pPr>
              <w:spacing w:line="360" w:lineRule="auto"/>
              <w:jc w:val="center"/>
              <w:rPr>
                <w:rFonts w:ascii="宋体" w:hAnsi="宋体" w:hint="eastAsia"/>
              </w:rPr>
            </w:pPr>
          </w:p>
        </w:tc>
        <w:tc>
          <w:tcPr>
            <w:tcW w:w="592" w:type="dxa"/>
            <w:vAlign w:val="center"/>
          </w:tcPr>
          <w:p w14:paraId="48C15493" w14:textId="77777777" w:rsidR="00FF7D27" w:rsidRPr="00F218AF" w:rsidRDefault="00FF7D27" w:rsidP="007E67E0">
            <w:pPr>
              <w:spacing w:line="360" w:lineRule="auto"/>
              <w:jc w:val="center"/>
              <w:rPr>
                <w:rFonts w:ascii="宋体" w:hAnsi="宋体" w:hint="eastAsia"/>
              </w:rPr>
            </w:pPr>
          </w:p>
        </w:tc>
        <w:tc>
          <w:tcPr>
            <w:tcW w:w="611" w:type="dxa"/>
            <w:vAlign w:val="center"/>
          </w:tcPr>
          <w:p w14:paraId="3BD66C96" w14:textId="77777777" w:rsidR="00FF7D27" w:rsidRPr="00F218AF" w:rsidRDefault="00FF7D27" w:rsidP="007E67E0">
            <w:pPr>
              <w:spacing w:line="360" w:lineRule="auto"/>
              <w:jc w:val="center"/>
              <w:rPr>
                <w:rFonts w:ascii="宋体" w:hAnsi="宋体" w:hint="eastAsia"/>
              </w:rPr>
            </w:pPr>
          </w:p>
        </w:tc>
        <w:tc>
          <w:tcPr>
            <w:tcW w:w="721" w:type="dxa"/>
            <w:vAlign w:val="center"/>
          </w:tcPr>
          <w:p w14:paraId="2C108086" w14:textId="77777777" w:rsidR="00FF7D27" w:rsidRPr="00F218AF" w:rsidRDefault="00FF7D27" w:rsidP="007E67E0">
            <w:pPr>
              <w:spacing w:line="360" w:lineRule="auto"/>
              <w:jc w:val="center"/>
              <w:rPr>
                <w:rFonts w:ascii="宋体" w:hAnsi="宋体" w:hint="eastAsia"/>
              </w:rPr>
            </w:pPr>
          </w:p>
        </w:tc>
        <w:tc>
          <w:tcPr>
            <w:tcW w:w="821" w:type="dxa"/>
            <w:vAlign w:val="center"/>
          </w:tcPr>
          <w:p w14:paraId="101F59D7" w14:textId="77777777" w:rsidR="00FF7D27" w:rsidRPr="00F218AF" w:rsidRDefault="00FF7D27" w:rsidP="007E67E0">
            <w:pPr>
              <w:spacing w:line="360" w:lineRule="auto"/>
              <w:jc w:val="center"/>
              <w:rPr>
                <w:rFonts w:ascii="宋体" w:hAnsi="宋体" w:hint="eastAsia"/>
              </w:rPr>
            </w:pPr>
          </w:p>
        </w:tc>
        <w:tc>
          <w:tcPr>
            <w:tcW w:w="1300" w:type="dxa"/>
            <w:vAlign w:val="center"/>
          </w:tcPr>
          <w:p w14:paraId="1DC659AF" w14:textId="77777777" w:rsidR="00FF7D27" w:rsidRPr="00F218AF" w:rsidRDefault="00FF7D27" w:rsidP="007E67E0">
            <w:pPr>
              <w:spacing w:line="360" w:lineRule="auto"/>
              <w:jc w:val="center"/>
              <w:rPr>
                <w:rFonts w:ascii="宋体" w:hAnsi="宋体" w:hint="eastAsia"/>
              </w:rPr>
            </w:pPr>
          </w:p>
        </w:tc>
        <w:tc>
          <w:tcPr>
            <w:tcW w:w="586" w:type="dxa"/>
            <w:vAlign w:val="center"/>
          </w:tcPr>
          <w:p w14:paraId="5D6B5A7A" w14:textId="77777777" w:rsidR="00FF7D27" w:rsidRPr="00F218AF" w:rsidRDefault="00FF7D27" w:rsidP="007E67E0">
            <w:pPr>
              <w:spacing w:line="360" w:lineRule="auto"/>
              <w:jc w:val="center"/>
              <w:rPr>
                <w:rFonts w:ascii="宋体" w:hAnsi="宋体" w:hint="eastAsia"/>
              </w:rPr>
            </w:pPr>
          </w:p>
        </w:tc>
        <w:tc>
          <w:tcPr>
            <w:tcW w:w="828" w:type="dxa"/>
            <w:vAlign w:val="center"/>
          </w:tcPr>
          <w:p w14:paraId="7A7AD43B" w14:textId="77777777" w:rsidR="00FF7D27" w:rsidRPr="00F218AF" w:rsidRDefault="00FF7D27" w:rsidP="007E67E0">
            <w:pPr>
              <w:spacing w:line="360" w:lineRule="auto"/>
              <w:jc w:val="center"/>
              <w:rPr>
                <w:rFonts w:ascii="宋体" w:hAnsi="宋体" w:hint="eastAsia"/>
              </w:rPr>
            </w:pPr>
          </w:p>
        </w:tc>
        <w:tc>
          <w:tcPr>
            <w:tcW w:w="684" w:type="dxa"/>
            <w:vAlign w:val="center"/>
          </w:tcPr>
          <w:p w14:paraId="552CDA70" w14:textId="77777777" w:rsidR="00FF7D27" w:rsidRPr="00F218AF" w:rsidRDefault="00FF7D27" w:rsidP="007E67E0">
            <w:pPr>
              <w:spacing w:line="360" w:lineRule="auto"/>
              <w:jc w:val="center"/>
              <w:rPr>
                <w:rFonts w:ascii="宋体" w:hAnsi="宋体" w:hint="eastAsia"/>
              </w:rPr>
            </w:pPr>
          </w:p>
        </w:tc>
        <w:tc>
          <w:tcPr>
            <w:tcW w:w="684" w:type="dxa"/>
            <w:vAlign w:val="center"/>
          </w:tcPr>
          <w:p w14:paraId="34C4D008" w14:textId="77777777" w:rsidR="00FF7D27" w:rsidRPr="00F218AF" w:rsidRDefault="00FF7D27" w:rsidP="007E67E0">
            <w:pPr>
              <w:spacing w:line="360" w:lineRule="auto"/>
              <w:jc w:val="center"/>
              <w:rPr>
                <w:rFonts w:ascii="宋体" w:hAnsi="宋体" w:hint="eastAsia"/>
              </w:rPr>
            </w:pPr>
          </w:p>
        </w:tc>
        <w:tc>
          <w:tcPr>
            <w:tcW w:w="959" w:type="dxa"/>
            <w:vAlign w:val="center"/>
          </w:tcPr>
          <w:p w14:paraId="7D6D9879" w14:textId="77777777" w:rsidR="00FF7D27" w:rsidRPr="00F218AF" w:rsidRDefault="00FF7D27" w:rsidP="007E67E0">
            <w:pPr>
              <w:spacing w:line="360" w:lineRule="auto"/>
              <w:jc w:val="center"/>
              <w:rPr>
                <w:rFonts w:ascii="宋体" w:hAnsi="宋体" w:hint="eastAsia"/>
              </w:rPr>
            </w:pPr>
          </w:p>
        </w:tc>
        <w:tc>
          <w:tcPr>
            <w:tcW w:w="959" w:type="dxa"/>
            <w:vAlign w:val="center"/>
          </w:tcPr>
          <w:p w14:paraId="707F446D" w14:textId="77777777" w:rsidR="00FF7D27" w:rsidRPr="00F218AF" w:rsidRDefault="00FF7D27" w:rsidP="007E67E0">
            <w:pPr>
              <w:spacing w:line="360" w:lineRule="auto"/>
              <w:jc w:val="center"/>
              <w:rPr>
                <w:rFonts w:ascii="宋体" w:hAnsi="宋体" w:hint="eastAsia"/>
              </w:rPr>
            </w:pPr>
          </w:p>
        </w:tc>
      </w:tr>
      <w:tr w:rsidR="00FF7D27" w:rsidRPr="00F218AF" w14:paraId="67AF6048" w14:textId="77777777" w:rsidTr="007E67E0">
        <w:trPr>
          <w:trHeight w:val="336"/>
          <w:jc w:val="center"/>
        </w:trPr>
        <w:tc>
          <w:tcPr>
            <w:tcW w:w="568" w:type="dxa"/>
            <w:vAlign w:val="center"/>
          </w:tcPr>
          <w:p w14:paraId="553887B8" w14:textId="77777777" w:rsidR="00FF7D27" w:rsidRPr="00F218AF" w:rsidRDefault="00FF7D27" w:rsidP="007E67E0">
            <w:pPr>
              <w:spacing w:line="360" w:lineRule="auto"/>
              <w:jc w:val="center"/>
              <w:rPr>
                <w:rFonts w:ascii="宋体" w:hAnsi="宋体" w:hint="eastAsia"/>
              </w:rPr>
            </w:pPr>
          </w:p>
        </w:tc>
        <w:tc>
          <w:tcPr>
            <w:tcW w:w="592" w:type="dxa"/>
            <w:vAlign w:val="center"/>
          </w:tcPr>
          <w:p w14:paraId="74BB755B" w14:textId="77777777" w:rsidR="00FF7D27" w:rsidRPr="00F218AF" w:rsidRDefault="00FF7D27" w:rsidP="007E67E0">
            <w:pPr>
              <w:spacing w:line="360" w:lineRule="auto"/>
              <w:jc w:val="center"/>
              <w:rPr>
                <w:rFonts w:ascii="宋体" w:hAnsi="宋体" w:hint="eastAsia"/>
              </w:rPr>
            </w:pPr>
          </w:p>
        </w:tc>
        <w:tc>
          <w:tcPr>
            <w:tcW w:w="611" w:type="dxa"/>
            <w:vAlign w:val="center"/>
          </w:tcPr>
          <w:p w14:paraId="56922A41" w14:textId="77777777" w:rsidR="00FF7D27" w:rsidRPr="00F218AF" w:rsidRDefault="00FF7D27" w:rsidP="007E67E0">
            <w:pPr>
              <w:spacing w:line="360" w:lineRule="auto"/>
              <w:jc w:val="center"/>
              <w:rPr>
                <w:rFonts w:ascii="宋体" w:hAnsi="宋体" w:hint="eastAsia"/>
              </w:rPr>
            </w:pPr>
          </w:p>
        </w:tc>
        <w:tc>
          <w:tcPr>
            <w:tcW w:w="721" w:type="dxa"/>
            <w:vAlign w:val="center"/>
          </w:tcPr>
          <w:p w14:paraId="406BE5BE" w14:textId="77777777" w:rsidR="00FF7D27" w:rsidRPr="00F218AF" w:rsidRDefault="00FF7D27" w:rsidP="007E67E0">
            <w:pPr>
              <w:spacing w:line="360" w:lineRule="auto"/>
              <w:jc w:val="center"/>
              <w:rPr>
                <w:rFonts w:ascii="宋体" w:hAnsi="宋体" w:hint="eastAsia"/>
              </w:rPr>
            </w:pPr>
          </w:p>
        </w:tc>
        <w:tc>
          <w:tcPr>
            <w:tcW w:w="821" w:type="dxa"/>
            <w:vAlign w:val="center"/>
          </w:tcPr>
          <w:p w14:paraId="0659739B" w14:textId="77777777" w:rsidR="00FF7D27" w:rsidRPr="00F218AF" w:rsidRDefault="00FF7D27" w:rsidP="007E67E0">
            <w:pPr>
              <w:spacing w:line="360" w:lineRule="auto"/>
              <w:jc w:val="center"/>
              <w:rPr>
                <w:rFonts w:ascii="宋体" w:hAnsi="宋体" w:hint="eastAsia"/>
              </w:rPr>
            </w:pPr>
          </w:p>
        </w:tc>
        <w:tc>
          <w:tcPr>
            <w:tcW w:w="1300" w:type="dxa"/>
            <w:vAlign w:val="center"/>
          </w:tcPr>
          <w:p w14:paraId="30B4C306" w14:textId="77777777" w:rsidR="00FF7D27" w:rsidRPr="00F218AF" w:rsidRDefault="00FF7D27" w:rsidP="007E67E0">
            <w:pPr>
              <w:spacing w:line="360" w:lineRule="auto"/>
              <w:jc w:val="center"/>
              <w:rPr>
                <w:rFonts w:ascii="宋体" w:hAnsi="宋体" w:hint="eastAsia"/>
              </w:rPr>
            </w:pPr>
          </w:p>
        </w:tc>
        <w:tc>
          <w:tcPr>
            <w:tcW w:w="586" w:type="dxa"/>
            <w:vAlign w:val="center"/>
          </w:tcPr>
          <w:p w14:paraId="21AA7C1F" w14:textId="77777777" w:rsidR="00FF7D27" w:rsidRPr="00F218AF" w:rsidRDefault="00FF7D27" w:rsidP="007E67E0">
            <w:pPr>
              <w:spacing w:line="360" w:lineRule="auto"/>
              <w:jc w:val="center"/>
              <w:rPr>
                <w:rFonts w:ascii="宋体" w:hAnsi="宋体" w:hint="eastAsia"/>
              </w:rPr>
            </w:pPr>
          </w:p>
        </w:tc>
        <w:tc>
          <w:tcPr>
            <w:tcW w:w="828" w:type="dxa"/>
            <w:vAlign w:val="center"/>
          </w:tcPr>
          <w:p w14:paraId="24687AEB" w14:textId="77777777" w:rsidR="00FF7D27" w:rsidRPr="00F218AF" w:rsidRDefault="00FF7D27" w:rsidP="007E67E0">
            <w:pPr>
              <w:spacing w:line="360" w:lineRule="auto"/>
              <w:jc w:val="center"/>
              <w:rPr>
                <w:rFonts w:ascii="宋体" w:hAnsi="宋体" w:hint="eastAsia"/>
              </w:rPr>
            </w:pPr>
          </w:p>
        </w:tc>
        <w:tc>
          <w:tcPr>
            <w:tcW w:w="684" w:type="dxa"/>
            <w:vAlign w:val="center"/>
          </w:tcPr>
          <w:p w14:paraId="5740520D" w14:textId="77777777" w:rsidR="00FF7D27" w:rsidRPr="00F218AF" w:rsidRDefault="00FF7D27" w:rsidP="007E67E0">
            <w:pPr>
              <w:spacing w:line="360" w:lineRule="auto"/>
              <w:jc w:val="center"/>
              <w:rPr>
                <w:rFonts w:ascii="宋体" w:hAnsi="宋体" w:hint="eastAsia"/>
              </w:rPr>
            </w:pPr>
          </w:p>
        </w:tc>
        <w:tc>
          <w:tcPr>
            <w:tcW w:w="684" w:type="dxa"/>
            <w:vAlign w:val="center"/>
          </w:tcPr>
          <w:p w14:paraId="59989DE7" w14:textId="77777777" w:rsidR="00FF7D27" w:rsidRPr="00F218AF" w:rsidRDefault="00FF7D27" w:rsidP="007E67E0">
            <w:pPr>
              <w:spacing w:line="360" w:lineRule="auto"/>
              <w:jc w:val="center"/>
              <w:rPr>
                <w:rFonts w:ascii="宋体" w:hAnsi="宋体" w:hint="eastAsia"/>
              </w:rPr>
            </w:pPr>
          </w:p>
        </w:tc>
        <w:tc>
          <w:tcPr>
            <w:tcW w:w="959" w:type="dxa"/>
            <w:vAlign w:val="center"/>
          </w:tcPr>
          <w:p w14:paraId="4EEE974F" w14:textId="77777777" w:rsidR="00FF7D27" w:rsidRPr="00F218AF" w:rsidRDefault="00FF7D27" w:rsidP="007E67E0">
            <w:pPr>
              <w:spacing w:line="360" w:lineRule="auto"/>
              <w:jc w:val="center"/>
              <w:rPr>
                <w:rFonts w:ascii="宋体" w:hAnsi="宋体" w:hint="eastAsia"/>
              </w:rPr>
            </w:pPr>
          </w:p>
        </w:tc>
        <w:tc>
          <w:tcPr>
            <w:tcW w:w="959" w:type="dxa"/>
            <w:vAlign w:val="center"/>
          </w:tcPr>
          <w:p w14:paraId="322F9D39" w14:textId="77777777" w:rsidR="00FF7D27" w:rsidRPr="00F218AF" w:rsidRDefault="00FF7D27" w:rsidP="007E67E0">
            <w:pPr>
              <w:spacing w:line="360" w:lineRule="auto"/>
              <w:jc w:val="center"/>
              <w:rPr>
                <w:rFonts w:ascii="宋体" w:hAnsi="宋体" w:hint="eastAsia"/>
              </w:rPr>
            </w:pPr>
          </w:p>
        </w:tc>
      </w:tr>
      <w:tr w:rsidR="00FF7D27" w:rsidRPr="00F218AF" w14:paraId="04CE7BB1" w14:textId="77777777" w:rsidTr="007E67E0">
        <w:trPr>
          <w:trHeight w:val="336"/>
          <w:jc w:val="center"/>
        </w:trPr>
        <w:tc>
          <w:tcPr>
            <w:tcW w:w="568" w:type="dxa"/>
            <w:vAlign w:val="center"/>
          </w:tcPr>
          <w:p w14:paraId="4E0D9C6C" w14:textId="77777777" w:rsidR="00FF7D27" w:rsidRPr="00F218AF" w:rsidRDefault="00FF7D27" w:rsidP="007E67E0">
            <w:pPr>
              <w:spacing w:line="360" w:lineRule="auto"/>
              <w:jc w:val="center"/>
              <w:rPr>
                <w:rFonts w:ascii="宋体" w:hAnsi="宋体" w:hint="eastAsia"/>
              </w:rPr>
            </w:pPr>
          </w:p>
        </w:tc>
        <w:tc>
          <w:tcPr>
            <w:tcW w:w="592" w:type="dxa"/>
            <w:vAlign w:val="center"/>
          </w:tcPr>
          <w:p w14:paraId="7B36B525" w14:textId="77777777" w:rsidR="00FF7D27" w:rsidRPr="00F218AF" w:rsidRDefault="00FF7D27" w:rsidP="007E67E0">
            <w:pPr>
              <w:spacing w:line="360" w:lineRule="auto"/>
              <w:jc w:val="center"/>
              <w:rPr>
                <w:rFonts w:ascii="宋体" w:hAnsi="宋体" w:hint="eastAsia"/>
              </w:rPr>
            </w:pPr>
          </w:p>
        </w:tc>
        <w:tc>
          <w:tcPr>
            <w:tcW w:w="611" w:type="dxa"/>
            <w:vAlign w:val="center"/>
          </w:tcPr>
          <w:p w14:paraId="7CD04B71" w14:textId="77777777" w:rsidR="00FF7D27" w:rsidRPr="00F218AF" w:rsidRDefault="00FF7D27" w:rsidP="007E67E0">
            <w:pPr>
              <w:spacing w:line="360" w:lineRule="auto"/>
              <w:jc w:val="center"/>
              <w:rPr>
                <w:rFonts w:ascii="宋体" w:hAnsi="宋体" w:hint="eastAsia"/>
              </w:rPr>
            </w:pPr>
          </w:p>
        </w:tc>
        <w:tc>
          <w:tcPr>
            <w:tcW w:w="721" w:type="dxa"/>
            <w:vAlign w:val="center"/>
          </w:tcPr>
          <w:p w14:paraId="5DEB29C2" w14:textId="77777777" w:rsidR="00FF7D27" w:rsidRPr="00F218AF" w:rsidRDefault="00FF7D27" w:rsidP="007E67E0">
            <w:pPr>
              <w:spacing w:line="360" w:lineRule="auto"/>
              <w:jc w:val="center"/>
              <w:rPr>
                <w:rFonts w:ascii="宋体" w:hAnsi="宋体" w:hint="eastAsia"/>
              </w:rPr>
            </w:pPr>
          </w:p>
        </w:tc>
        <w:tc>
          <w:tcPr>
            <w:tcW w:w="821" w:type="dxa"/>
            <w:vAlign w:val="center"/>
          </w:tcPr>
          <w:p w14:paraId="21ADCD1F" w14:textId="77777777" w:rsidR="00FF7D27" w:rsidRPr="00F218AF" w:rsidRDefault="00FF7D27" w:rsidP="007E67E0">
            <w:pPr>
              <w:spacing w:line="360" w:lineRule="auto"/>
              <w:jc w:val="center"/>
              <w:rPr>
                <w:rFonts w:ascii="宋体" w:hAnsi="宋体" w:hint="eastAsia"/>
              </w:rPr>
            </w:pPr>
          </w:p>
        </w:tc>
        <w:tc>
          <w:tcPr>
            <w:tcW w:w="1300" w:type="dxa"/>
            <w:vAlign w:val="center"/>
          </w:tcPr>
          <w:p w14:paraId="23A2E958" w14:textId="77777777" w:rsidR="00FF7D27" w:rsidRPr="00F218AF" w:rsidRDefault="00FF7D27" w:rsidP="007E67E0">
            <w:pPr>
              <w:spacing w:line="360" w:lineRule="auto"/>
              <w:jc w:val="center"/>
              <w:rPr>
                <w:rFonts w:ascii="宋体" w:hAnsi="宋体" w:hint="eastAsia"/>
              </w:rPr>
            </w:pPr>
          </w:p>
        </w:tc>
        <w:tc>
          <w:tcPr>
            <w:tcW w:w="586" w:type="dxa"/>
            <w:vAlign w:val="center"/>
          </w:tcPr>
          <w:p w14:paraId="3BDE8898" w14:textId="77777777" w:rsidR="00FF7D27" w:rsidRPr="00F218AF" w:rsidRDefault="00FF7D27" w:rsidP="007E67E0">
            <w:pPr>
              <w:spacing w:line="360" w:lineRule="auto"/>
              <w:jc w:val="center"/>
              <w:rPr>
                <w:rFonts w:ascii="宋体" w:hAnsi="宋体" w:hint="eastAsia"/>
              </w:rPr>
            </w:pPr>
          </w:p>
        </w:tc>
        <w:tc>
          <w:tcPr>
            <w:tcW w:w="828" w:type="dxa"/>
            <w:vAlign w:val="center"/>
          </w:tcPr>
          <w:p w14:paraId="632B0ED3" w14:textId="77777777" w:rsidR="00FF7D27" w:rsidRPr="00F218AF" w:rsidRDefault="00FF7D27" w:rsidP="007E67E0">
            <w:pPr>
              <w:spacing w:line="360" w:lineRule="auto"/>
              <w:jc w:val="center"/>
              <w:rPr>
                <w:rFonts w:ascii="宋体" w:hAnsi="宋体" w:hint="eastAsia"/>
              </w:rPr>
            </w:pPr>
          </w:p>
        </w:tc>
        <w:tc>
          <w:tcPr>
            <w:tcW w:w="684" w:type="dxa"/>
            <w:vAlign w:val="center"/>
          </w:tcPr>
          <w:p w14:paraId="05E4AC2B" w14:textId="77777777" w:rsidR="00FF7D27" w:rsidRPr="00F218AF" w:rsidRDefault="00FF7D27" w:rsidP="007E67E0">
            <w:pPr>
              <w:spacing w:line="360" w:lineRule="auto"/>
              <w:jc w:val="center"/>
              <w:rPr>
                <w:rFonts w:ascii="宋体" w:hAnsi="宋体" w:hint="eastAsia"/>
              </w:rPr>
            </w:pPr>
          </w:p>
        </w:tc>
        <w:tc>
          <w:tcPr>
            <w:tcW w:w="684" w:type="dxa"/>
            <w:vAlign w:val="center"/>
          </w:tcPr>
          <w:p w14:paraId="30AD963C" w14:textId="77777777" w:rsidR="00FF7D27" w:rsidRPr="00F218AF" w:rsidRDefault="00FF7D27" w:rsidP="007E67E0">
            <w:pPr>
              <w:spacing w:line="360" w:lineRule="auto"/>
              <w:jc w:val="center"/>
              <w:rPr>
                <w:rFonts w:ascii="宋体" w:hAnsi="宋体" w:hint="eastAsia"/>
              </w:rPr>
            </w:pPr>
          </w:p>
        </w:tc>
        <w:tc>
          <w:tcPr>
            <w:tcW w:w="959" w:type="dxa"/>
            <w:vAlign w:val="center"/>
          </w:tcPr>
          <w:p w14:paraId="0E694082" w14:textId="77777777" w:rsidR="00FF7D27" w:rsidRPr="00F218AF" w:rsidRDefault="00FF7D27" w:rsidP="007E67E0">
            <w:pPr>
              <w:spacing w:line="360" w:lineRule="auto"/>
              <w:jc w:val="center"/>
              <w:rPr>
                <w:rFonts w:ascii="宋体" w:hAnsi="宋体" w:hint="eastAsia"/>
              </w:rPr>
            </w:pPr>
          </w:p>
        </w:tc>
        <w:tc>
          <w:tcPr>
            <w:tcW w:w="959" w:type="dxa"/>
            <w:vAlign w:val="center"/>
          </w:tcPr>
          <w:p w14:paraId="76DC845B" w14:textId="77777777" w:rsidR="00FF7D27" w:rsidRPr="00F218AF" w:rsidRDefault="00FF7D27" w:rsidP="007E67E0">
            <w:pPr>
              <w:spacing w:line="360" w:lineRule="auto"/>
              <w:jc w:val="center"/>
              <w:rPr>
                <w:rFonts w:ascii="宋体" w:hAnsi="宋体" w:hint="eastAsia"/>
              </w:rPr>
            </w:pPr>
          </w:p>
        </w:tc>
      </w:tr>
      <w:tr w:rsidR="00FF7D27" w:rsidRPr="00F218AF" w14:paraId="530FDE2B" w14:textId="77777777" w:rsidTr="007E67E0">
        <w:trPr>
          <w:trHeight w:val="336"/>
          <w:jc w:val="center"/>
        </w:trPr>
        <w:tc>
          <w:tcPr>
            <w:tcW w:w="568" w:type="dxa"/>
            <w:vAlign w:val="center"/>
          </w:tcPr>
          <w:p w14:paraId="006BE6AF" w14:textId="77777777" w:rsidR="00FF7D27" w:rsidRPr="00F218AF" w:rsidRDefault="00FF7D27" w:rsidP="007E67E0">
            <w:pPr>
              <w:spacing w:line="360" w:lineRule="auto"/>
              <w:jc w:val="center"/>
              <w:rPr>
                <w:rFonts w:ascii="宋体" w:hAnsi="宋体" w:hint="eastAsia"/>
              </w:rPr>
            </w:pPr>
          </w:p>
        </w:tc>
        <w:tc>
          <w:tcPr>
            <w:tcW w:w="592" w:type="dxa"/>
            <w:vAlign w:val="center"/>
          </w:tcPr>
          <w:p w14:paraId="467D6F96" w14:textId="77777777" w:rsidR="00FF7D27" w:rsidRPr="00F218AF" w:rsidRDefault="00FF7D27" w:rsidP="007E67E0">
            <w:pPr>
              <w:spacing w:line="360" w:lineRule="auto"/>
              <w:jc w:val="center"/>
              <w:rPr>
                <w:rFonts w:ascii="宋体" w:hAnsi="宋体" w:hint="eastAsia"/>
              </w:rPr>
            </w:pPr>
          </w:p>
        </w:tc>
        <w:tc>
          <w:tcPr>
            <w:tcW w:w="611" w:type="dxa"/>
            <w:vAlign w:val="center"/>
          </w:tcPr>
          <w:p w14:paraId="552EA72E" w14:textId="77777777" w:rsidR="00FF7D27" w:rsidRPr="00F218AF" w:rsidRDefault="00FF7D27" w:rsidP="007E67E0">
            <w:pPr>
              <w:spacing w:line="360" w:lineRule="auto"/>
              <w:jc w:val="center"/>
              <w:rPr>
                <w:rFonts w:ascii="宋体" w:hAnsi="宋体" w:hint="eastAsia"/>
              </w:rPr>
            </w:pPr>
          </w:p>
        </w:tc>
        <w:tc>
          <w:tcPr>
            <w:tcW w:w="721" w:type="dxa"/>
            <w:vAlign w:val="center"/>
          </w:tcPr>
          <w:p w14:paraId="79D08545" w14:textId="77777777" w:rsidR="00FF7D27" w:rsidRPr="00F218AF" w:rsidRDefault="00FF7D27" w:rsidP="007E67E0">
            <w:pPr>
              <w:spacing w:line="360" w:lineRule="auto"/>
              <w:jc w:val="center"/>
              <w:rPr>
                <w:rFonts w:ascii="宋体" w:hAnsi="宋体" w:hint="eastAsia"/>
              </w:rPr>
            </w:pPr>
          </w:p>
        </w:tc>
        <w:tc>
          <w:tcPr>
            <w:tcW w:w="821" w:type="dxa"/>
            <w:vAlign w:val="center"/>
          </w:tcPr>
          <w:p w14:paraId="4F95A80B" w14:textId="77777777" w:rsidR="00FF7D27" w:rsidRPr="00F218AF" w:rsidRDefault="00FF7D27" w:rsidP="007E67E0">
            <w:pPr>
              <w:spacing w:line="360" w:lineRule="auto"/>
              <w:jc w:val="center"/>
              <w:rPr>
                <w:rFonts w:ascii="宋体" w:hAnsi="宋体" w:hint="eastAsia"/>
              </w:rPr>
            </w:pPr>
          </w:p>
        </w:tc>
        <w:tc>
          <w:tcPr>
            <w:tcW w:w="1300" w:type="dxa"/>
            <w:vAlign w:val="center"/>
          </w:tcPr>
          <w:p w14:paraId="3B5C9120" w14:textId="77777777" w:rsidR="00FF7D27" w:rsidRPr="00F218AF" w:rsidRDefault="00FF7D27" w:rsidP="007E67E0">
            <w:pPr>
              <w:spacing w:line="360" w:lineRule="auto"/>
              <w:jc w:val="center"/>
              <w:rPr>
                <w:rFonts w:ascii="宋体" w:hAnsi="宋体" w:hint="eastAsia"/>
              </w:rPr>
            </w:pPr>
          </w:p>
        </w:tc>
        <w:tc>
          <w:tcPr>
            <w:tcW w:w="586" w:type="dxa"/>
            <w:vAlign w:val="center"/>
          </w:tcPr>
          <w:p w14:paraId="69385E60" w14:textId="77777777" w:rsidR="00FF7D27" w:rsidRPr="00F218AF" w:rsidRDefault="00FF7D27" w:rsidP="007E67E0">
            <w:pPr>
              <w:spacing w:line="360" w:lineRule="auto"/>
              <w:jc w:val="center"/>
              <w:rPr>
                <w:rFonts w:ascii="宋体" w:hAnsi="宋体" w:hint="eastAsia"/>
              </w:rPr>
            </w:pPr>
          </w:p>
        </w:tc>
        <w:tc>
          <w:tcPr>
            <w:tcW w:w="828" w:type="dxa"/>
            <w:vAlign w:val="center"/>
          </w:tcPr>
          <w:p w14:paraId="32897C57" w14:textId="77777777" w:rsidR="00FF7D27" w:rsidRPr="00F218AF" w:rsidRDefault="00FF7D27" w:rsidP="007E67E0">
            <w:pPr>
              <w:spacing w:line="360" w:lineRule="auto"/>
              <w:jc w:val="center"/>
              <w:rPr>
                <w:rFonts w:ascii="宋体" w:hAnsi="宋体" w:hint="eastAsia"/>
              </w:rPr>
            </w:pPr>
          </w:p>
        </w:tc>
        <w:tc>
          <w:tcPr>
            <w:tcW w:w="684" w:type="dxa"/>
            <w:vAlign w:val="center"/>
          </w:tcPr>
          <w:p w14:paraId="5F73EBEC" w14:textId="77777777" w:rsidR="00FF7D27" w:rsidRPr="00F218AF" w:rsidRDefault="00FF7D27" w:rsidP="007E67E0">
            <w:pPr>
              <w:spacing w:line="360" w:lineRule="auto"/>
              <w:jc w:val="center"/>
              <w:rPr>
                <w:rFonts w:ascii="宋体" w:hAnsi="宋体" w:hint="eastAsia"/>
              </w:rPr>
            </w:pPr>
          </w:p>
        </w:tc>
        <w:tc>
          <w:tcPr>
            <w:tcW w:w="684" w:type="dxa"/>
            <w:vAlign w:val="center"/>
          </w:tcPr>
          <w:p w14:paraId="7D2EA029" w14:textId="77777777" w:rsidR="00FF7D27" w:rsidRPr="00F218AF" w:rsidRDefault="00FF7D27" w:rsidP="007E67E0">
            <w:pPr>
              <w:spacing w:line="360" w:lineRule="auto"/>
              <w:jc w:val="center"/>
              <w:rPr>
                <w:rFonts w:ascii="宋体" w:hAnsi="宋体" w:hint="eastAsia"/>
              </w:rPr>
            </w:pPr>
          </w:p>
        </w:tc>
        <w:tc>
          <w:tcPr>
            <w:tcW w:w="959" w:type="dxa"/>
            <w:vAlign w:val="center"/>
          </w:tcPr>
          <w:p w14:paraId="00C34686" w14:textId="77777777" w:rsidR="00FF7D27" w:rsidRPr="00F218AF" w:rsidRDefault="00FF7D27" w:rsidP="007E67E0">
            <w:pPr>
              <w:spacing w:line="360" w:lineRule="auto"/>
              <w:jc w:val="center"/>
              <w:rPr>
                <w:rFonts w:ascii="宋体" w:hAnsi="宋体" w:hint="eastAsia"/>
              </w:rPr>
            </w:pPr>
          </w:p>
        </w:tc>
        <w:tc>
          <w:tcPr>
            <w:tcW w:w="959" w:type="dxa"/>
            <w:vAlign w:val="center"/>
          </w:tcPr>
          <w:p w14:paraId="5E753F72" w14:textId="77777777" w:rsidR="00FF7D27" w:rsidRPr="00F218AF" w:rsidRDefault="00FF7D27" w:rsidP="007E67E0">
            <w:pPr>
              <w:spacing w:line="360" w:lineRule="auto"/>
              <w:jc w:val="center"/>
              <w:rPr>
                <w:rFonts w:ascii="宋体" w:hAnsi="宋体" w:hint="eastAsia"/>
              </w:rPr>
            </w:pPr>
          </w:p>
        </w:tc>
      </w:tr>
      <w:tr w:rsidR="00FF7D27" w:rsidRPr="00F218AF" w14:paraId="17A36F29" w14:textId="77777777" w:rsidTr="007E67E0">
        <w:trPr>
          <w:trHeight w:val="336"/>
          <w:jc w:val="center"/>
        </w:trPr>
        <w:tc>
          <w:tcPr>
            <w:tcW w:w="568" w:type="dxa"/>
            <w:vAlign w:val="center"/>
          </w:tcPr>
          <w:p w14:paraId="22CAF030" w14:textId="77777777" w:rsidR="00FF7D27" w:rsidRPr="00F218AF" w:rsidRDefault="00FF7D27" w:rsidP="007E67E0">
            <w:pPr>
              <w:spacing w:line="360" w:lineRule="auto"/>
              <w:jc w:val="center"/>
              <w:rPr>
                <w:rFonts w:ascii="宋体" w:hAnsi="宋体" w:hint="eastAsia"/>
              </w:rPr>
            </w:pPr>
          </w:p>
        </w:tc>
        <w:tc>
          <w:tcPr>
            <w:tcW w:w="592" w:type="dxa"/>
            <w:vAlign w:val="center"/>
          </w:tcPr>
          <w:p w14:paraId="5E6D2FBC" w14:textId="77777777" w:rsidR="00FF7D27" w:rsidRPr="00F218AF" w:rsidRDefault="00FF7D27" w:rsidP="007E67E0">
            <w:pPr>
              <w:spacing w:line="360" w:lineRule="auto"/>
              <w:jc w:val="center"/>
              <w:rPr>
                <w:rFonts w:ascii="宋体" w:hAnsi="宋体" w:hint="eastAsia"/>
              </w:rPr>
            </w:pPr>
          </w:p>
        </w:tc>
        <w:tc>
          <w:tcPr>
            <w:tcW w:w="611" w:type="dxa"/>
            <w:vAlign w:val="center"/>
          </w:tcPr>
          <w:p w14:paraId="1DCD3862" w14:textId="77777777" w:rsidR="00FF7D27" w:rsidRPr="00F218AF" w:rsidRDefault="00FF7D27" w:rsidP="007E67E0">
            <w:pPr>
              <w:spacing w:line="360" w:lineRule="auto"/>
              <w:jc w:val="center"/>
              <w:rPr>
                <w:rFonts w:ascii="宋体" w:hAnsi="宋体" w:hint="eastAsia"/>
              </w:rPr>
            </w:pPr>
          </w:p>
        </w:tc>
        <w:tc>
          <w:tcPr>
            <w:tcW w:w="721" w:type="dxa"/>
            <w:vAlign w:val="center"/>
          </w:tcPr>
          <w:p w14:paraId="64F8CF75" w14:textId="77777777" w:rsidR="00FF7D27" w:rsidRPr="00F218AF" w:rsidRDefault="00FF7D27" w:rsidP="007E67E0">
            <w:pPr>
              <w:spacing w:line="360" w:lineRule="auto"/>
              <w:jc w:val="center"/>
              <w:rPr>
                <w:rFonts w:ascii="宋体" w:hAnsi="宋体" w:hint="eastAsia"/>
              </w:rPr>
            </w:pPr>
          </w:p>
        </w:tc>
        <w:tc>
          <w:tcPr>
            <w:tcW w:w="821" w:type="dxa"/>
            <w:vAlign w:val="center"/>
          </w:tcPr>
          <w:p w14:paraId="383B9CC3" w14:textId="77777777" w:rsidR="00FF7D27" w:rsidRPr="00F218AF" w:rsidRDefault="00FF7D27" w:rsidP="007E67E0">
            <w:pPr>
              <w:spacing w:line="360" w:lineRule="auto"/>
              <w:jc w:val="center"/>
              <w:rPr>
                <w:rFonts w:ascii="宋体" w:hAnsi="宋体" w:hint="eastAsia"/>
              </w:rPr>
            </w:pPr>
          </w:p>
        </w:tc>
        <w:tc>
          <w:tcPr>
            <w:tcW w:w="1300" w:type="dxa"/>
            <w:vAlign w:val="center"/>
          </w:tcPr>
          <w:p w14:paraId="61F9B5D6" w14:textId="77777777" w:rsidR="00FF7D27" w:rsidRPr="00F218AF" w:rsidRDefault="00FF7D27" w:rsidP="007E67E0">
            <w:pPr>
              <w:spacing w:line="360" w:lineRule="auto"/>
              <w:jc w:val="center"/>
              <w:rPr>
                <w:rFonts w:ascii="宋体" w:hAnsi="宋体" w:hint="eastAsia"/>
              </w:rPr>
            </w:pPr>
          </w:p>
        </w:tc>
        <w:tc>
          <w:tcPr>
            <w:tcW w:w="586" w:type="dxa"/>
            <w:vAlign w:val="center"/>
          </w:tcPr>
          <w:p w14:paraId="43C1BA25" w14:textId="77777777" w:rsidR="00FF7D27" w:rsidRPr="00F218AF" w:rsidRDefault="00FF7D27" w:rsidP="007E67E0">
            <w:pPr>
              <w:spacing w:line="360" w:lineRule="auto"/>
              <w:jc w:val="center"/>
              <w:rPr>
                <w:rFonts w:ascii="宋体" w:hAnsi="宋体" w:hint="eastAsia"/>
              </w:rPr>
            </w:pPr>
          </w:p>
        </w:tc>
        <w:tc>
          <w:tcPr>
            <w:tcW w:w="828" w:type="dxa"/>
            <w:vAlign w:val="center"/>
          </w:tcPr>
          <w:p w14:paraId="7A0EEA64" w14:textId="77777777" w:rsidR="00FF7D27" w:rsidRPr="00F218AF" w:rsidRDefault="00FF7D27" w:rsidP="007E67E0">
            <w:pPr>
              <w:spacing w:line="360" w:lineRule="auto"/>
              <w:jc w:val="center"/>
              <w:rPr>
                <w:rFonts w:ascii="宋体" w:hAnsi="宋体" w:hint="eastAsia"/>
              </w:rPr>
            </w:pPr>
          </w:p>
        </w:tc>
        <w:tc>
          <w:tcPr>
            <w:tcW w:w="684" w:type="dxa"/>
            <w:vAlign w:val="center"/>
          </w:tcPr>
          <w:p w14:paraId="2942ED13" w14:textId="77777777" w:rsidR="00FF7D27" w:rsidRPr="00F218AF" w:rsidRDefault="00FF7D27" w:rsidP="007E67E0">
            <w:pPr>
              <w:spacing w:line="360" w:lineRule="auto"/>
              <w:jc w:val="center"/>
              <w:rPr>
                <w:rFonts w:ascii="宋体" w:hAnsi="宋体" w:hint="eastAsia"/>
              </w:rPr>
            </w:pPr>
          </w:p>
        </w:tc>
        <w:tc>
          <w:tcPr>
            <w:tcW w:w="684" w:type="dxa"/>
            <w:vAlign w:val="center"/>
          </w:tcPr>
          <w:p w14:paraId="078DB75D" w14:textId="77777777" w:rsidR="00FF7D27" w:rsidRPr="00F218AF" w:rsidRDefault="00FF7D27" w:rsidP="007E67E0">
            <w:pPr>
              <w:spacing w:line="360" w:lineRule="auto"/>
              <w:jc w:val="center"/>
              <w:rPr>
                <w:rFonts w:ascii="宋体" w:hAnsi="宋体" w:hint="eastAsia"/>
              </w:rPr>
            </w:pPr>
          </w:p>
        </w:tc>
        <w:tc>
          <w:tcPr>
            <w:tcW w:w="959" w:type="dxa"/>
            <w:vAlign w:val="center"/>
          </w:tcPr>
          <w:p w14:paraId="62C02CDF" w14:textId="77777777" w:rsidR="00FF7D27" w:rsidRPr="00F218AF" w:rsidRDefault="00FF7D27" w:rsidP="007E67E0">
            <w:pPr>
              <w:spacing w:line="360" w:lineRule="auto"/>
              <w:jc w:val="center"/>
              <w:rPr>
                <w:rFonts w:ascii="宋体" w:hAnsi="宋体" w:hint="eastAsia"/>
              </w:rPr>
            </w:pPr>
          </w:p>
        </w:tc>
        <w:tc>
          <w:tcPr>
            <w:tcW w:w="959" w:type="dxa"/>
            <w:vAlign w:val="center"/>
          </w:tcPr>
          <w:p w14:paraId="018648CC" w14:textId="77777777" w:rsidR="00FF7D27" w:rsidRPr="00F218AF" w:rsidRDefault="00FF7D27" w:rsidP="007E67E0">
            <w:pPr>
              <w:spacing w:line="360" w:lineRule="auto"/>
              <w:jc w:val="center"/>
              <w:rPr>
                <w:rFonts w:ascii="宋体" w:hAnsi="宋体" w:hint="eastAsia"/>
              </w:rPr>
            </w:pPr>
          </w:p>
        </w:tc>
      </w:tr>
      <w:tr w:rsidR="00FF7D27" w:rsidRPr="00F218AF" w14:paraId="5E6C4D34" w14:textId="77777777" w:rsidTr="007E67E0">
        <w:trPr>
          <w:trHeight w:val="336"/>
          <w:jc w:val="center"/>
        </w:trPr>
        <w:tc>
          <w:tcPr>
            <w:tcW w:w="568" w:type="dxa"/>
            <w:vAlign w:val="center"/>
          </w:tcPr>
          <w:p w14:paraId="73EC4272" w14:textId="77777777" w:rsidR="00FF7D27" w:rsidRPr="00F218AF" w:rsidRDefault="00FF7D27" w:rsidP="007E67E0">
            <w:pPr>
              <w:spacing w:line="360" w:lineRule="auto"/>
              <w:jc w:val="center"/>
              <w:rPr>
                <w:rFonts w:ascii="宋体" w:hAnsi="宋体" w:hint="eastAsia"/>
              </w:rPr>
            </w:pPr>
          </w:p>
        </w:tc>
        <w:tc>
          <w:tcPr>
            <w:tcW w:w="592" w:type="dxa"/>
            <w:vAlign w:val="center"/>
          </w:tcPr>
          <w:p w14:paraId="49BE10DA" w14:textId="77777777" w:rsidR="00FF7D27" w:rsidRPr="00F218AF" w:rsidRDefault="00FF7D27" w:rsidP="007E67E0">
            <w:pPr>
              <w:spacing w:line="360" w:lineRule="auto"/>
              <w:jc w:val="center"/>
              <w:rPr>
                <w:rFonts w:ascii="宋体" w:hAnsi="宋体" w:hint="eastAsia"/>
              </w:rPr>
            </w:pPr>
          </w:p>
        </w:tc>
        <w:tc>
          <w:tcPr>
            <w:tcW w:w="611" w:type="dxa"/>
            <w:vAlign w:val="center"/>
          </w:tcPr>
          <w:p w14:paraId="1B995FFA" w14:textId="77777777" w:rsidR="00FF7D27" w:rsidRPr="00F218AF" w:rsidRDefault="00FF7D27" w:rsidP="007E67E0">
            <w:pPr>
              <w:spacing w:line="360" w:lineRule="auto"/>
              <w:jc w:val="center"/>
              <w:rPr>
                <w:rFonts w:ascii="宋体" w:hAnsi="宋体" w:hint="eastAsia"/>
              </w:rPr>
            </w:pPr>
          </w:p>
        </w:tc>
        <w:tc>
          <w:tcPr>
            <w:tcW w:w="721" w:type="dxa"/>
            <w:vAlign w:val="center"/>
          </w:tcPr>
          <w:p w14:paraId="6603B90F" w14:textId="77777777" w:rsidR="00FF7D27" w:rsidRPr="00F218AF" w:rsidRDefault="00FF7D27" w:rsidP="007E67E0">
            <w:pPr>
              <w:spacing w:line="360" w:lineRule="auto"/>
              <w:jc w:val="center"/>
              <w:rPr>
                <w:rFonts w:ascii="宋体" w:hAnsi="宋体" w:hint="eastAsia"/>
              </w:rPr>
            </w:pPr>
          </w:p>
        </w:tc>
        <w:tc>
          <w:tcPr>
            <w:tcW w:w="821" w:type="dxa"/>
            <w:vAlign w:val="center"/>
          </w:tcPr>
          <w:p w14:paraId="37DF59FA" w14:textId="77777777" w:rsidR="00FF7D27" w:rsidRPr="00F218AF" w:rsidRDefault="00FF7D27" w:rsidP="007E67E0">
            <w:pPr>
              <w:spacing w:line="360" w:lineRule="auto"/>
              <w:jc w:val="center"/>
              <w:rPr>
                <w:rFonts w:ascii="宋体" w:hAnsi="宋体" w:hint="eastAsia"/>
              </w:rPr>
            </w:pPr>
          </w:p>
        </w:tc>
        <w:tc>
          <w:tcPr>
            <w:tcW w:w="1300" w:type="dxa"/>
            <w:vAlign w:val="center"/>
          </w:tcPr>
          <w:p w14:paraId="0E8BAA62" w14:textId="77777777" w:rsidR="00FF7D27" w:rsidRPr="00F218AF" w:rsidRDefault="00FF7D27" w:rsidP="007E67E0">
            <w:pPr>
              <w:spacing w:line="360" w:lineRule="auto"/>
              <w:jc w:val="center"/>
              <w:rPr>
                <w:rFonts w:ascii="宋体" w:hAnsi="宋体" w:hint="eastAsia"/>
              </w:rPr>
            </w:pPr>
          </w:p>
        </w:tc>
        <w:tc>
          <w:tcPr>
            <w:tcW w:w="586" w:type="dxa"/>
            <w:vAlign w:val="center"/>
          </w:tcPr>
          <w:p w14:paraId="1F142DEC" w14:textId="77777777" w:rsidR="00FF7D27" w:rsidRPr="00F218AF" w:rsidRDefault="00FF7D27" w:rsidP="007E67E0">
            <w:pPr>
              <w:spacing w:line="360" w:lineRule="auto"/>
              <w:jc w:val="center"/>
              <w:rPr>
                <w:rFonts w:ascii="宋体" w:hAnsi="宋体" w:hint="eastAsia"/>
              </w:rPr>
            </w:pPr>
          </w:p>
        </w:tc>
        <w:tc>
          <w:tcPr>
            <w:tcW w:w="828" w:type="dxa"/>
            <w:vAlign w:val="center"/>
          </w:tcPr>
          <w:p w14:paraId="643272AD" w14:textId="77777777" w:rsidR="00FF7D27" w:rsidRPr="00F218AF" w:rsidRDefault="00FF7D27" w:rsidP="007E67E0">
            <w:pPr>
              <w:spacing w:line="360" w:lineRule="auto"/>
              <w:jc w:val="center"/>
              <w:rPr>
                <w:rFonts w:ascii="宋体" w:hAnsi="宋体" w:hint="eastAsia"/>
              </w:rPr>
            </w:pPr>
          </w:p>
        </w:tc>
        <w:tc>
          <w:tcPr>
            <w:tcW w:w="684" w:type="dxa"/>
            <w:vAlign w:val="center"/>
          </w:tcPr>
          <w:p w14:paraId="7E663CAC" w14:textId="77777777" w:rsidR="00FF7D27" w:rsidRPr="00F218AF" w:rsidRDefault="00FF7D27" w:rsidP="007E67E0">
            <w:pPr>
              <w:spacing w:line="360" w:lineRule="auto"/>
              <w:jc w:val="center"/>
              <w:rPr>
                <w:rFonts w:ascii="宋体" w:hAnsi="宋体" w:hint="eastAsia"/>
              </w:rPr>
            </w:pPr>
          </w:p>
        </w:tc>
        <w:tc>
          <w:tcPr>
            <w:tcW w:w="684" w:type="dxa"/>
            <w:vAlign w:val="center"/>
          </w:tcPr>
          <w:p w14:paraId="33328CEB" w14:textId="77777777" w:rsidR="00FF7D27" w:rsidRPr="00F218AF" w:rsidRDefault="00FF7D27" w:rsidP="007E67E0">
            <w:pPr>
              <w:spacing w:line="360" w:lineRule="auto"/>
              <w:jc w:val="center"/>
              <w:rPr>
                <w:rFonts w:ascii="宋体" w:hAnsi="宋体" w:hint="eastAsia"/>
              </w:rPr>
            </w:pPr>
          </w:p>
        </w:tc>
        <w:tc>
          <w:tcPr>
            <w:tcW w:w="959" w:type="dxa"/>
            <w:vAlign w:val="center"/>
          </w:tcPr>
          <w:p w14:paraId="3554E5B8" w14:textId="77777777" w:rsidR="00FF7D27" w:rsidRPr="00F218AF" w:rsidRDefault="00FF7D27" w:rsidP="007E67E0">
            <w:pPr>
              <w:spacing w:line="360" w:lineRule="auto"/>
              <w:jc w:val="center"/>
              <w:rPr>
                <w:rFonts w:ascii="宋体" w:hAnsi="宋体" w:hint="eastAsia"/>
              </w:rPr>
            </w:pPr>
          </w:p>
        </w:tc>
        <w:tc>
          <w:tcPr>
            <w:tcW w:w="959" w:type="dxa"/>
            <w:vAlign w:val="center"/>
          </w:tcPr>
          <w:p w14:paraId="14FD8F39" w14:textId="77777777" w:rsidR="00FF7D27" w:rsidRPr="00F218AF" w:rsidRDefault="00FF7D27" w:rsidP="007E67E0">
            <w:pPr>
              <w:spacing w:line="360" w:lineRule="auto"/>
              <w:jc w:val="center"/>
              <w:rPr>
                <w:rFonts w:ascii="宋体" w:hAnsi="宋体" w:hint="eastAsia"/>
              </w:rPr>
            </w:pPr>
          </w:p>
        </w:tc>
      </w:tr>
      <w:tr w:rsidR="00FF7D27" w:rsidRPr="00F218AF" w14:paraId="133BE4CB" w14:textId="77777777" w:rsidTr="007E67E0">
        <w:trPr>
          <w:trHeight w:val="336"/>
          <w:jc w:val="center"/>
        </w:trPr>
        <w:tc>
          <w:tcPr>
            <w:tcW w:w="568" w:type="dxa"/>
            <w:vAlign w:val="center"/>
          </w:tcPr>
          <w:p w14:paraId="7BDAB960" w14:textId="77777777" w:rsidR="00FF7D27" w:rsidRPr="00F218AF" w:rsidRDefault="00FF7D27" w:rsidP="007E67E0">
            <w:pPr>
              <w:spacing w:line="360" w:lineRule="auto"/>
              <w:jc w:val="center"/>
              <w:rPr>
                <w:rFonts w:ascii="宋体" w:hAnsi="宋体" w:hint="eastAsia"/>
              </w:rPr>
            </w:pPr>
          </w:p>
        </w:tc>
        <w:tc>
          <w:tcPr>
            <w:tcW w:w="592" w:type="dxa"/>
            <w:vAlign w:val="center"/>
          </w:tcPr>
          <w:p w14:paraId="110690E3" w14:textId="77777777" w:rsidR="00FF7D27" w:rsidRPr="00F218AF" w:rsidRDefault="00FF7D27" w:rsidP="007E67E0">
            <w:pPr>
              <w:spacing w:line="360" w:lineRule="auto"/>
              <w:jc w:val="center"/>
              <w:rPr>
                <w:rFonts w:ascii="宋体" w:hAnsi="宋体" w:hint="eastAsia"/>
              </w:rPr>
            </w:pPr>
          </w:p>
        </w:tc>
        <w:tc>
          <w:tcPr>
            <w:tcW w:w="611" w:type="dxa"/>
            <w:vAlign w:val="center"/>
          </w:tcPr>
          <w:p w14:paraId="43F1156E" w14:textId="77777777" w:rsidR="00FF7D27" w:rsidRPr="00F218AF" w:rsidRDefault="00FF7D27" w:rsidP="007E67E0">
            <w:pPr>
              <w:spacing w:line="360" w:lineRule="auto"/>
              <w:jc w:val="center"/>
              <w:rPr>
                <w:rFonts w:ascii="宋体" w:hAnsi="宋体" w:hint="eastAsia"/>
              </w:rPr>
            </w:pPr>
          </w:p>
        </w:tc>
        <w:tc>
          <w:tcPr>
            <w:tcW w:w="721" w:type="dxa"/>
            <w:vAlign w:val="center"/>
          </w:tcPr>
          <w:p w14:paraId="12CFE2F2" w14:textId="77777777" w:rsidR="00FF7D27" w:rsidRPr="00F218AF" w:rsidRDefault="00FF7D27" w:rsidP="007E67E0">
            <w:pPr>
              <w:spacing w:line="360" w:lineRule="auto"/>
              <w:jc w:val="center"/>
              <w:rPr>
                <w:rFonts w:ascii="宋体" w:hAnsi="宋体" w:hint="eastAsia"/>
              </w:rPr>
            </w:pPr>
          </w:p>
        </w:tc>
        <w:tc>
          <w:tcPr>
            <w:tcW w:w="821" w:type="dxa"/>
            <w:vAlign w:val="center"/>
          </w:tcPr>
          <w:p w14:paraId="4C422A6A" w14:textId="77777777" w:rsidR="00FF7D27" w:rsidRPr="00F218AF" w:rsidRDefault="00FF7D27" w:rsidP="007E67E0">
            <w:pPr>
              <w:spacing w:line="360" w:lineRule="auto"/>
              <w:jc w:val="center"/>
              <w:rPr>
                <w:rFonts w:ascii="宋体" w:hAnsi="宋体" w:hint="eastAsia"/>
              </w:rPr>
            </w:pPr>
          </w:p>
        </w:tc>
        <w:tc>
          <w:tcPr>
            <w:tcW w:w="1300" w:type="dxa"/>
            <w:vAlign w:val="center"/>
          </w:tcPr>
          <w:p w14:paraId="21620FCF" w14:textId="77777777" w:rsidR="00FF7D27" w:rsidRPr="00F218AF" w:rsidRDefault="00FF7D27" w:rsidP="007E67E0">
            <w:pPr>
              <w:spacing w:line="360" w:lineRule="auto"/>
              <w:jc w:val="center"/>
              <w:rPr>
                <w:rFonts w:ascii="宋体" w:hAnsi="宋体" w:hint="eastAsia"/>
              </w:rPr>
            </w:pPr>
          </w:p>
        </w:tc>
        <w:tc>
          <w:tcPr>
            <w:tcW w:w="586" w:type="dxa"/>
            <w:vAlign w:val="center"/>
          </w:tcPr>
          <w:p w14:paraId="4A052FDF" w14:textId="77777777" w:rsidR="00FF7D27" w:rsidRPr="00F218AF" w:rsidRDefault="00FF7D27" w:rsidP="007E67E0">
            <w:pPr>
              <w:spacing w:line="360" w:lineRule="auto"/>
              <w:jc w:val="center"/>
              <w:rPr>
                <w:rFonts w:ascii="宋体" w:hAnsi="宋体" w:hint="eastAsia"/>
              </w:rPr>
            </w:pPr>
          </w:p>
        </w:tc>
        <w:tc>
          <w:tcPr>
            <w:tcW w:w="828" w:type="dxa"/>
            <w:vAlign w:val="center"/>
          </w:tcPr>
          <w:p w14:paraId="440A5647" w14:textId="77777777" w:rsidR="00FF7D27" w:rsidRPr="00F218AF" w:rsidRDefault="00FF7D27" w:rsidP="007E67E0">
            <w:pPr>
              <w:spacing w:line="360" w:lineRule="auto"/>
              <w:jc w:val="center"/>
              <w:rPr>
                <w:rFonts w:ascii="宋体" w:hAnsi="宋体" w:hint="eastAsia"/>
              </w:rPr>
            </w:pPr>
          </w:p>
        </w:tc>
        <w:tc>
          <w:tcPr>
            <w:tcW w:w="684" w:type="dxa"/>
            <w:vAlign w:val="center"/>
          </w:tcPr>
          <w:p w14:paraId="5B9CBA95" w14:textId="77777777" w:rsidR="00FF7D27" w:rsidRPr="00F218AF" w:rsidRDefault="00FF7D27" w:rsidP="007E67E0">
            <w:pPr>
              <w:spacing w:line="360" w:lineRule="auto"/>
              <w:jc w:val="center"/>
              <w:rPr>
                <w:rFonts w:ascii="宋体" w:hAnsi="宋体" w:hint="eastAsia"/>
              </w:rPr>
            </w:pPr>
          </w:p>
        </w:tc>
        <w:tc>
          <w:tcPr>
            <w:tcW w:w="684" w:type="dxa"/>
            <w:vAlign w:val="center"/>
          </w:tcPr>
          <w:p w14:paraId="26AEC956" w14:textId="77777777" w:rsidR="00FF7D27" w:rsidRPr="00F218AF" w:rsidRDefault="00FF7D27" w:rsidP="007E67E0">
            <w:pPr>
              <w:spacing w:line="360" w:lineRule="auto"/>
              <w:jc w:val="center"/>
              <w:rPr>
                <w:rFonts w:ascii="宋体" w:hAnsi="宋体" w:hint="eastAsia"/>
              </w:rPr>
            </w:pPr>
          </w:p>
        </w:tc>
        <w:tc>
          <w:tcPr>
            <w:tcW w:w="959" w:type="dxa"/>
            <w:vAlign w:val="center"/>
          </w:tcPr>
          <w:p w14:paraId="1A6EAE9A" w14:textId="77777777" w:rsidR="00FF7D27" w:rsidRPr="00F218AF" w:rsidRDefault="00FF7D27" w:rsidP="007E67E0">
            <w:pPr>
              <w:spacing w:line="360" w:lineRule="auto"/>
              <w:jc w:val="center"/>
              <w:rPr>
                <w:rFonts w:ascii="宋体" w:hAnsi="宋体" w:hint="eastAsia"/>
              </w:rPr>
            </w:pPr>
          </w:p>
        </w:tc>
        <w:tc>
          <w:tcPr>
            <w:tcW w:w="959" w:type="dxa"/>
            <w:vAlign w:val="center"/>
          </w:tcPr>
          <w:p w14:paraId="232D12ED" w14:textId="77777777" w:rsidR="00FF7D27" w:rsidRPr="00F218AF" w:rsidRDefault="00FF7D27" w:rsidP="007E67E0">
            <w:pPr>
              <w:spacing w:line="360" w:lineRule="auto"/>
              <w:jc w:val="center"/>
              <w:rPr>
                <w:rFonts w:ascii="宋体" w:hAnsi="宋体" w:hint="eastAsia"/>
              </w:rPr>
            </w:pPr>
          </w:p>
        </w:tc>
      </w:tr>
      <w:tr w:rsidR="00FF7D27" w:rsidRPr="00F218AF" w14:paraId="26AD5C51" w14:textId="77777777" w:rsidTr="007E67E0">
        <w:trPr>
          <w:trHeight w:val="336"/>
          <w:jc w:val="center"/>
        </w:trPr>
        <w:tc>
          <w:tcPr>
            <w:tcW w:w="568" w:type="dxa"/>
            <w:vAlign w:val="center"/>
          </w:tcPr>
          <w:p w14:paraId="7BC4F94A" w14:textId="77777777" w:rsidR="00FF7D27" w:rsidRPr="00F218AF" w:rsidRDefault="00FF7D27" w:rsidP="007E67E0">
            <w:pPr>
              <w:spacing w:line="360" w:lineRule="auto"/>
              <w:jc w:val="center"/>
              <w:rPr>
                <w:rFonts w:ascii="宋体" w:hAnsi="宋体" w:hint="eastAsia"/>
              </w:rPr>
            </w:pPr>
          </w:p>
        </w:tc>
        <w:tc>
          <w:tcPr>
            <w:tcW w:w="592" w:type="dxa"/>
            <w:vAlign w:val="center"/>
          </w:tcPr>
          <w:p w14:paraId="4E9C78E7" w14:textId="77777777" w:rsidR="00FF7D27" w:rsidRPr="00F218AF" w:rsidRDefault="00FF7D27" w:rsidP="007E67E0">
            <w:pPr>
              <w:spacing w:line="360" w:lineRule="auto"/>
              <w:jc w:val="center"/>
              <w:rPr>
                <w:rFonts w:ascii="宋体" w:hAnsi="宋体" w:hint="eastAsia"/>
              </w:rPr>
            </w:pPr>
          </w:p>
        </w:tc>
        <w:tc>
          <w:tcPr>
            <w:tcW w:w="611" w:type="dxa"/>
            <w:vAlign w:val="center"/>
          </w:tcPr>
          <w:p w14:paraId="63D71AD8" w14:textId="77777777" w:rsidR="00FF7D27" w:rsidRPr="00F218AF" w:rsidRDefault="00FF7D27" w:rsidP="007E67E0">
            <w:pPr>
              <w:spacing w:line="360" w:lineRule="auto"/>
              <w:jc w:val="center"/>
              <w:rPr>
                <w:rFonts w:ascii="宋体" w:hAnsi="宋体" w:hint="eastAsia"/>
              </w:rPr>
            </w:pPr>
          </w:p>
        </w:tc>
        <w:tc>
          <w:tcPr>
            <w:tcW w:w="721" w:type="dxa"/>
            <w:vAlign w:val="center"/>
          </w:tcPr>
          <w:p w14:paraId="4E2DC402" w14:textId="77777777" w:rsidR="00FF7D27" w:rsidRPr="00F218AF" w:rsidRDefault="00FF7D27" w:rsidP="007E67E0">
            <w:pPr>
              <w:spacing w:line="360" w:lineRule="auto"/>
              <w:jc w:val="center"/>
              <w:rPr>
                <w:rFonts w:ascii="宋体" w:hAnsi="宋体" w:hint="eastAsia"/>
              </w:rPr>
            </w:pPr>
          </w:p>
        </w:tc>
        <w:tc>
          <w:tcPr>
            <w:tcW w:w="821" w:type="dxa"/>
            <w:vAlign w:val="center"/>
          </w:tcPr>
          <w:p w14:paraId="4CC55E03" w14:textId="77777777" w:rsidR="00FF7D27" w:rsidRPr="00F218AF" w:rsidRDefault="00FF7D27" w:rsidP="007E67E0">
            <w:pPr>
              <w:spacing w:line="360" w:lineRule="auto"/>
              <w:jc w:val="center"/>
              <w:rPr>
                <w:rFonts w:ascii="宋体" w:hAnsi="宋体" w:hint="eastAsia"/>
              </w:rPr>
            </w:pPr>
          </w:p>
        </w:tc>
        <w:tc>
          <w:tcPr>
            <w:tcW w:w="1300" w:type="dxa"/>
            <w:vAlign w:val="center"/>
          </w:tcPr>
          <w:p w14:paraId="4AB47866" w14:textId="77777777" w:rsidR="00FF7D27" w:rsidRPr="00F218AF" w:rsidRDefault="00FF7D27" w:rsidP="007E67E0">
            <w:pPr>
              <w:spacing w:line="360" w:lineRule="auto"/>
              <w:jc w:val="center"/>
              <w:rPr>
                <w:rFonts w:ascii="宋体" w:hAnsi="宋体" w:hint="eastAsia"/>
              </w:rPr>
            </w:pPr>
          </w:p>
        </w:tc>
        <w:tc>
          <w:tcPr>
            <w:tcW w:w="586" w:type="dxa"/>
            <w:vAlign w:val="center"/>
          </w:tcPr>
          <w:p w14:paraId="087BBCB2" w14:textId="77777777" w:rsidR="00FF7D27" w:rsidRPr="00F218AF" w:rsidRDefault="00FF7D27" w:rsidP="007E67E0">
            <w:pPr>
              <w:spacing w:line="360" w:lineRule="auto"/>
              <w:jc w:val="center"/>
              <w:rPr>
                <w:rFonts w:ascii="宋体" w:hAnsi="宋体" w:hint="eastAsia"/>
              </w:rPr>
            </w:pPr>
          </w:p>
        </w:tc>
        <w:tc>
          <w:tcPr>
            <w:tcW w:w="828" w:type="dxa"/>
            <w:vAlign w:val="center"/>
          </w:tcPr>
          <w:p w14:paraId="0E02B1C3" w14:textId="77777777" w:rsidR="00FF7D27" w:rsidRPr="00F218AF" w:rsidRDefault="00FF7D27" w:rsidP="007E67E0">
            <w:pPr>
              <w:spacing w:line="360" w:lineRule="auto"/>
              <w:jc w:val="center"/>
              <w:rPr>
                <w:rFonts w:ascii="宋体" w:hAnsi="宋体" w:hint="eastAsia"/>
              </w:rPr>
            </w:pPr>
          </w:p>
        </w:tc>
        <w:tc>
          <w:tcPr>
            <w:tcW w:w="684" w:type="dxa"/>
            <w:vAlign w:val="center"/>
          </w:tcPr>
          <w:p w14:paraId="186A490E" w14:textId="77777777" w:rsidR="00FF7D27" w:rsidRPr="00F218AF" w:rsidRDefault="00FF7D27" w:rsidP="007E67E0">
            <w:pPr>
              <w:spacing w:line="360" w:lineRule="auto"/>
              <w:jc w:val="center"/>
              <w:rPr>
                <w:rFonts w:ascii="宋体" w:hAnsi="宋体" w:hint="eastAsia"/>
              </w:rPr>
            </w:pPr>
          </w:p>
        </w:tc>
        <w:tc>
          <w:tcPr>
            <w:tcW w:w="684" w:type="dxa"/>
            <w:vAlign w:val="center"/>
          </w:tcPr>
          <w:p w14:paraId="40814EF1" w14:textId="77777777" w:rsidR="00FF7D27" w:rsidRPr="00F218AF" w:rsidRDefault="00FF7D27" w:rsidP="007E67E0">
            <w:pPr>
              <w:spacing w:line="360" w:lineRule="auto"/>
              <w:jc w:val="center"/>
              <w:rPr>
                <w:rFonts w:ascii="宋体" w:hAnsi="宋体" w:hint="eastAsia"/>
              </w:rPr>
            </w:pPr>
          </w:p>
        </w:tc>
        <w:tc>
          <w:tcPr>
            <w:tcW w:w="959" w:type="dxa"/>
            <w:vAlign w:val="center"/>
          </w:tcPr>
          <w:p w14:paraId="3BBE3783" w14:textId="77777777" w:rsidR="00FF7D27" w:rsidRPr="00F218AF" w:rsidRDefault="00FF7D27" w:rsidP="007E67E0">
            <w:pPr>
              <w:spacing w:line="360" w:lineRule="auto"/>
              <w:jc w:val="center"/>
              <w:rPr>
                <w:rFonts w:ascii="宋体" w:hAnsi="宋体" w:hint="eastAsia"/>
              </w:rPr>
            </w:pPr>
          </w:p>
        </w:tc>
        <w:tc>
          <w:tcPr>
            <w:tcW w:w="959" w:type="dxa"/>
            <w:vAlign w:val="center"/>
          </w:tcPr>
          <w:p w14:paraId="0B646CC4" w14:textId="77777777" w:rsidR="00FF7D27" w:rsidRPr="00F218AF" w:rsidRDefault="00FF7D27" w:rsidP="007E67E0">
            <w:pPr>
              <w:spacing w:line="360" w:lineRule="auto"/>
              <w:jc w:val="center"/>
              <w:rPr>
                <w:rFonts w:ascii="宋体" w:hAnsi="宋体" w:hint="eastAsia"/>
              </w:rPr>
            </w:pPr>
          </w:p>
        </w:tc>
      </w:tr>
      <w:tr w:rsidR="00FF7D27" w:rsidRPr="00F218AF" w14:paraId="06858557" w14:textId="77777777" w:rsidTr="007E67E0">
        <w:trPr>
          <w:trHeight w:val="336"/>
          <w:jc w:val="center"/>
        </w:trPr>
        <w:tc>
          <w:tcPr>
            <w:tcW w:w="568" w:type="dxa"/>
            <w:vAlign w:val="center"/>
          </w:tcPr>
          <w:p w14:paraId="63BB6358" w14:textId="77777777" w:rsidR="00FF7D27" w:rsidRPr="00F218AF" w:rsidRDefault="00FF7D27" w:rsidP="007E67E0">
            <w:pPr>
              <w:spacing w:line="360" w:lineRule="auto"/>
              <w:jc w:val="center"/>
              <w:rPr>
                <w:rFonts w:ascii="宋体" w:hAnsi="宋体" w:hint="eastAsia"/>
              </w:rPr>
            </w:pPr>
          </w:p>
        </w:tc>
        <w:tc>
          <w:tcPr>
            <w:tcW w:w="592" w:type="dxa"/>
            <w:vAlign w:val="center"/>
          </w:tcPr>
          <w:p w14:paraId="26DF1198" w14:textId="77777777" w:rsidR="00FF7D27" w:rsidRPr="00F218AF" w:rsidRDefault="00FF7D27" w:rsidP="007E67E0">
            <w:pPr>
              <w:spacing w:line="360" w:lineRule="auto"/>
              <w:jc w:val="center"/>
              <w:rPr>
                <w:rFonts w:ascii="宋体" w:hAnsi="宋体" w:hint="eastAsia"/>
              </w:rPr>
            </w:pPr>
          </w:p>
        </w:tc>
        <w:tc>
          <w:tcPr>
            <w:tcW w:w="611" w:type="dxa"/>
            <w:vAlign w:val="center"/>
          </w:tcPr>
          <w:p w14:paraId="56B2B9E7" w14:textId="77777777" w:rsidR="00FF7D27" w:rsidRPr="00F218AF" w:rsidRDefault="00FF7D27" w:rsidP="007E67E0">
            <w:pPr>
              <w:spacing w:line="360" w:lineRule="auto"/>
              <w:jc w:val="center"/>
              <w:rPr>
                <w:rFonts w:ascii="宋体" w:hAnsi="宋体" w:hint="eastAsia"/>
              </w:rPr>
            </w:pPr>
          </w:p>
        </w:tc>
        <w:tc>
          <w:tcPr>
            <w:tcW w:w="721" w:type="dxa"/>
            <w:vAlign w:val="center"/>
          </w:tcPr>
          <w:p w14:paraId="2192A9E9" w14:textId="77777777" w:rsidR="00FF7D27" w:rsidRPr="00F218AF" w:rsidRDefault="00FF7D27" w:rsidP="007E67E0">
            <w:pPr>
              <w:spacing w:line="360" w:lineRule="auto"/>
              <w:jc w:val="center"/>
              <w:rPr>
                <w:rFonts w:ascii="宋体" w:hAnsi="宋体" w:hint="eastAsia"/>
              </w:rPr>
            </w:pPr>
          </w:p>
        </w:tc>
        <w:tc>
          <w:tcPr>
            <w:tcW w:w="821" w:type="dxa"/>
            <w:vAlign w:val="center"/>
          </w:tcPr>
          <w:p w14:paraId="128D2511" w14:textId="77777777" w:rsidR="00FF7D27" w:rsidRPr="00F218AF" w:rsidRDefault="00FF7D27" w:rsidP="007E67E0">
            <w:pPr>
              <w:spacing w:line="360" w:lineRule="auto"/>
              <w:jc w:val="center"/>
              <w:rPr>
                <w:rFonts w:ascii="宋体" w:hAnsi="宋体" w:hint="eastAsia"/>
              </w:rPr>
            </w:pPr>
          </w:p>
        </w:tc>
        <w:tc>
          <w:tcPr>
            <w:tcW w:w="1300" w:type="dxa"/>
            <w:vAlign w:val="center"/>
          </w:tcPr>
          <w:p w14:paraId="4BD3B359" w14:textId="77777777" w:rsidR="00FF7D27" w:rsidRPr="00F218AF" w:rsidRDefault="00FF7D27" w:rsidP="007E67E0">
            <w:pPr>
              <w:spacing w:line="360" w:lineRule="auto"/>
              <w:jc w:val="center"/>
              <w:rPr>
                <w:rFonts w:ascii="宋体" w:hAnsi="宋体" w:hint="eastAsia"/>
              </w:rPr>
            </w:pPr>
          </w:p>
        </w:tc>
        <w:tc>
          <w:tcPr>
            <w:tcW w:w="586" w:type="dxa"/>
            <w:vAlign w:val="center"/>
          </w:tcPr>
          <w:p w14:paraId="139443B0" w14:textId="77777777" w:rsidR="00FF7D27" w:rsidRPr="00F218AF" w:rsidRDefault="00FF7D27" w:rsidP="007E67E0">
            <w:pPr>
              <w:spacing w:line="360" w:lineRule="auto"/>
              <w:jc w:val="center"/>
              <w:rPr>
                <w:rFonts w:ascii="宋体" w:hAnsi="宋体" w:hint="eastAsia"/>
              </w:rPr>
            </w:pPr>
          </w:p>
        </w:tc>
        <w:tc>
          <w:tcPr>
            <w:tcW w:w="828" w:type="dxa"/>
            <w:vAlign w:val="center"/>
          </w:tcPr>
          <w:p w14:paraId="39F56F0F" w14:textId="77777777" w:rsidR="00FF7D27" w:rsidRPr="00F218AF" w:rsidRDefault="00FF7D27" w:rsidP="007E67E0">
            <w:pPr>
              <w:spacing w:line="360" w:lineRule="auto"/>
              <w:jc w:val="center"/>
              <w:rPr>
                <w:rFonts w:ascii="宋体" w:hAnsi="宋体" w:hint="eastAsia"/>
              </w:rPr>
            </w:pPr>
          </w:p>
        </w:tc>
        <w:tc>
          <w:tcPr>
            <w:tcW w:w="684" w:type="dxa"/>
            <w:vAlign w:val="center"/>
          </w:tcPr>
          <w:p w14:paraId="17B26E2A" w14:textId="77777777" w:rsidR="00FF7D27" w:rsidRPr="00F218AF" w:rsidRDefault="00FF7D27" w:rsidP="007E67E0">
            <w:pPr>
              <w:spacing w:line="360" w:lineRule="auto"/>
              <w:jc w:val="center"/>
              <w:rPr>
                <w:rFonts w:ascii="宋体" w:hAnsi="宋体" w:hint="eastAsia"/>
              </w:rPr>
            </w:pPr>
          </w:p>
        </w:tc>
        <w:tc>
          <w:tcPr>
            <w:tcW w:w="684" w:type="dxa"/>
            <w:vAlign w:val="center"/>
          </w:tcPr>
          <w:p w14:paraId="33390153" w14:textId="77777777" w:rsidR="00FF7D27" w:rsidRPr="00F218AF" w:rsidRDefault="00FF7D27" w:rsidP="007E67E0">
            <w:pPr>
              <w:spacing w:line="360" w:lineRule="auto"/>
              <w:jc w:val="center"/>
              <w:rPr>
                <w:rFonts w:ascii="宋体" w:hAnsi="宋体" w:hint="eastAsia"/>
              </w:rPr>
            </w:pPr>
          </w:p>
        </w:tc>
        <w:tc>
          <w:tcPr>
            <w:tcW w:w="959" w:type="dxa"/>
            <w:vAlign w:val="center"/>
          </w:tcPr>
          <w:p w14:paraId="2CF48C3E" w14:textId="77777777" w:rsidR="00FF7D27" w:rsidRPr="00F218AF" w:rsidRDefault="00FF7D27" w:rsidP="007E67E0">
            <w:pPr>
              <w:spacing w:line="360" w:lineRule="auto"/>
              <w:jc w:val="center"/>
              <w:rPr>
                <w:rFonts w:ascii="宋体" w:hAnsi="宋体" w:hint="eastAsia"/>
              </w:rPr>
            </w:pPr>
          </w:p>
        </w:tc>
        <w:tc>
          <w:tcPr>
            <w:tcW w:w="959" w:type="dxa"/>
            <w:vAlign w:val="center"/>
          </w:tcPr>
          <w:p w14:paraId="3CB4FE1D" w14:textId="77777777" w:rsidR="00FF7D27" w:rsidRPr="00F218AF" w:rsidRDefault="00FF7D27" w:rsidP="007E67E0">
            <w:pPr>
              <w:spacing w:line="360" w:lineRule="auto"/>
              <w:jc w:val="center"/>
              <w:rPr>
                <w:rFonts w:ascii="宋体" w:hAnsi="宋体" w:hint="eastAsia"/>
              </w:rPr>
            </w:pPr>
          </w:p>
        </w:tc>
      </w:tr>
      <w:tr w:rsidR="00FF7D27" w:rsidRPr="00F218AF" w14:paraId="4823396D" w14:textId="77777777" w:rsidTr="007E67E0">
        <w:trPr>
          <w:trHeight w:val="336"/>
          <w:jc w:val="center"/>
        </w:trPr>
        <w:tc>
          <w:tcPr>
            <w:tcW w:w="568" w:type="dxa"/>
            <w:vAlign w:val="center"/>
          </w:tcPr>
          <w:p w14:paraId="4B59162C" w14:textId="77777777" w:rsidR="00FF7D27" w:rsidRPr="00F218AF" w:rsidRDefault="00FF7D27" w:rsidP="007E67E0">
            <w:pPr>
              <w:spacing w:line="360" w:lineRule="auto"/>
              <w:jc w:val="center"/>
              <w:rPr>
                <w:rFonts w:ascii="宋体" w:hAnsi="宋体" w:hint="eastAsia"/>
              </w:rPr>
            </w:pPr>
          </w:p>
        </w:tc>
        <w:tc>
          <w:tcPr>
            <w:tcW w:w="592" w:type="dxa"/>
            <w:vAlign w:val="center"/>
          </w:tcPr>
          <w:p w14:paraId="33B47F56" w14:textId="77777777" w:rsidR="00FF7D27" w:rsidRPr="00F218AF" w:rsidRDefault="00FF7D27" w:rsidP="007E67E0">
            <w:pPr>
              <w:spacing w:line="360" w:lineRule="auto"/>
              <w:jc w:val="center"/>
              <w:rPr>
                <w:rFonts w:ascii="宋体" w:hAnsi="宋体" w:hint="eastAsia"/>
              </w:rPr>
            </w:pPr>
          </w:p>
        </w:tc>
        <w:tc>
          <w:tcPr>
            <w:tcW w:w="611" w:type="dxa"/>
            <w:vAlign w:val="center"/>
          </w:tcPr>
          <w:p w14:paraId="2E85C88E" w14:textId="77777777" w:rsidR="00FF7D27" w:rsidRPr="00F218AF" w:rsidRDefault="00FF7D27" w:rsidP="007E67E0">
            <w:pPr>
              <w:spacing w:line="360" w:lineRule="auto"/>
              <w:jc w:val="center"/>
              <w:rPr>
                <w:rFonts w:ascii="宋体" w:hAnsi="宋体" w:hint="eastAsia"/>
              </w:rPr>
            </w:pPr>
          </w:p>
        </w:tc>
        <w:tc>
          <w:tcPr>
            <w:tcW w:w="721" w:type="dxa"/>
            <w:vAlign w:val="center"/>
          </w:tcPr>
          <w:p w14:paraId="5D6BBFE8" w14:textId="77777777" w:rsidR="00FF7D27" w:rsidRPr="00F218AF" w:rsidRDefault="00FF7D27" w:rsidP="007E67E0">
            <w:pPr>
              <w:spacing w:line="360" w:lineRule="auto"/>
              <w:jc w:val="center"/>
              <w:rPr>
                <w:rFonts w:ascii="宋体" w:hAnsi="宋体" w:hint="eastAsia"/>
              </w:rPr>
            </w:pPr>
          </w:p>
        </w:tc>
        <w:tc>
          <w:tcPr>
            <w:tcW w:w="821" w:type="dxa"/>
            <w:vAlign w:val="center"/>
          </w:tcPr>
          <w:p w14:paraId="09AE1CB3" w14:textId="77777777" w:rsidR="00FF7D27" w:rsidRPr="00F218AF" w:rsidRDefault="00FF7D27" w:rsidP="007E67E0">
            <w:pPr>
              <w:spacing w:line="360" w:lineRule="auto"/>
              <w:jc w:val="center"/>
              <w:rPr>
                <w:rFonts w:ascii="宋体" w:hAnsi="宋体" w:hint="eastAsia"/>
              </w:rPr>
            </w:pPr>
          </w:p>
        </w:tc>
        <w:tc>
          <w:tcPr>
            <w:tcW w:w="1300" w:type="dxa"/>
            <w:vAlign w:val="center"/>
          </w:tcPr>
          <w:p w14:paraId="778FA457" w14:textId="77777777" w:rsidR="00FF7D27" w:rsidRPr="00F218AF" w:rsidRDefault="00FF7D27" w:rsidP="007E67E0">
            <w:pPr>
              <w:spacing w:line="360" w:lineRule="auto"/>
              <w:jc w:val="center"/>
              <w:rPr>
                <w:rFonts w:ascii="宋体" w:hAnsi="宋体" w:hint="eastAsia"/>
              </w:rPr>
            </w:pPr>
          </w:p>
        </w:tc>
        <w:tc>
          <w:tcPr>
            <w:tcW w:w="586" w:type="dxa"/>
            <w:vAlign w:val="center"/>
          </w:tcPr>
          <w:p w14:paraId="5CA088FA" w14:textId="77777777" w:rsidR="00FF7D27" w:rsidRPr="00F218AF" w:rsidRDefault="00FF7D27" w:rsidP="007E67E0">
            <w:pPr>
              <w:spacing w:line="360" w:lineRule="auto"/>
              <w:jc w:val="center"/>
              <w:rPr>
                <w:rFonts w:ascii="宋体" w:hAnsi="宋体" w:hint="eastAsia"/>
              </w:rPr>
            </w:pPr>
          </w:p>
        </w:tc>
        <w:tc>
          <w:tcPr>
            <w:tcW w:w="828" w:type="dxa"/>
            <w:vAlign w:val="center"/>
          </w:tcPr>
          <w:p w14:paraId="15B3C3E7" w14:textId="77777777" w:rsidR="00FF7D27" w:rsidRPr="00F218AF" w:rsidRDefault="00FF7D27" w:rsidP="007E67E0">
            <w:pPr>
              <w:spacing w:line="360" w:lineRule="auto"/>
              <w:jc w:val="center"/>
              <w:rPr>
                <w:rFonts w:ascii="宋体" w:hAnsi="宋体" w:hint="eastAsia"/>
              </w:rPr>
            </w:pPr>
          </w:p>
        </w:tc>
        <w:tc>
          <w:tcPr>
            <w:tcW w:w="684" w:type="dxa"/>
            <w:vAlign w:val="center"/>
          </w:tcPr>
          <w:p w14:paraId="2C6F29AB" w14:textId="77777777" w:rsidR="00FF7D27" w:rsidRPr="00F218AF" w:rsidRDefault="00FF7D27" w:rsidP="007E67E0">
            <w:pPr>
              <w:spacing w:line="360" w:lineRule="auto"/>
              <w:jc w:val="center"/>
              <w:rPr>
                <w:rFonts w:ascii="宋体" w:hAnsi="宋体" w:hint="eastAsia"/>
              </w:rPr>
            </w:pPr>
          </w:p>
        </w:tc>
        <w:tc>
          <w:tcPr>
            <w:tcW w:w="684" w:type="dxa"/>
            <w:vAlign w:val="center"/>
          </w:tcPr>
          <w:p w14:paraId="3F9E5A2A" w14:textId="77777777" w:rsidR="00FF7D27" w:rsidRPr="00F218AF" w:rsidRDefault="00FF7D27" w:rsidP="007E67E0">
            <w:pPr>
              <w:spacing w:line="360" w:lineRule="auto"/>
              <w:jc w:val="center"/>
              <w:rPr>
                <w:rFonts w:ascii="宋体" w:hAnsi="宋体" w:hint="eastAsia"/>
              </w:rPr>
            </w:pPr>
          </w:p>
        </w:tc>
        <w:tc>
          <w:tcPr>
            <w:tcW w:w="959" w:type="dxa"/>
            <w:vAlign w:val="center"/>
          </w:tcPr>
          <w:p w14:paraId="38F5DD51" w14:textId="77777777" w:rsidR="00FF7D27" w:rsidRPr="00F218AF" w:rsidRDefault="00FF7D27" w:rsidP="007E67E0">
            <w:pPr>
              <w:spacing w:line="360" w:lineRule="auto"/>
              <w:jc w:val="center"/>
              <w:rPr>
                <w:rFonts w:ascii="宋体" w:hAnsi="宋体" w:hint="eastAsia"/>
              </w:rPr>
            </w:pPr>
          </w:p>
        </w:tc>
        <w:tc>
          <w:tcPr>
            <w:tcW w:w="959" w:type="dxa"/>
            <w:vAlign w:val="center"/>
          </w:tcPr>
          <w:p w14:paraId="4B384105" w14:textId="77777777" w:rsidR="00FF7D27" w:rsidRPr="00F218AF" w:rsidRDefault="00FF7D27" w:rsidP="007E67E0">
            <w:pPr>
              <w:spacing w:line="360" w:lineRule="auto"/>
              <w:jc w:val="center"/>
              <w:rPr>
                <w:rFonts w:ascii="宋体" w:hAnsi="宋体" w:hint="eastAsia"/>
              </w:rPr>
            </w:pPr>
          </w:p>
        </w:tc>
      </w:tr>
      <w:tr w:rsidR="00FF7D27" w:rsidRPr="00F218AF" w14:paraId="2150BEEE" w14:textId="77777777" w:rsidTr="007E67E0">
        <w:trPr>
          <w:trHeight w:val="336"/>
          <w:jc w:val="center"/>
        </w:trPr>
        <w:tc>
          <w:tcPr>
            <w:tcW w:w="568" w:type="dxa"/>
            <w:vAlign w:val="center"/>
          </w:tcPr>
          <w:p w14:paraId="0A5EF7EC" w14:textId="77777777" w:rsidR="00FF7D27" w:rsidRPr="00F218AF" w:rsidRDefault="00FF7D27" w:rsidP="007E67E0">
            <w:pPr>
              <w:spacing w:line="360" w:lineRule="auto"/>
              <w:jc w:val="center"/>
              <w:rPr>
                <w:rFonts w:ascii="宋体" w:hAnsi="宋体" w:hint="eastAsia"/>
              </w:rPr>
            </w:pPr>
          </w:p>
        </w:tc>
        <w:tc>
          <w:tcPr>
            <w:tcW w:w="592" w:type="dxa"/>
            <w:vAlign w:val="center"/>
          </w:tcPr>
          <w:p w14:paraId="7859CCBB" w14:textId="77777777" w:rsidR="00FF7D27" w:rsidRPr="00F218AF" w:rsidRDefault="00FF7D27" w:rsidP="007E67E0">
            <w:pPr>
              <w:spacing w:line="360" w:lineRule="auto"/>
              <w:jc w:val="center"/>
              <w:rPr>
                <w:rFonts w:ascii="宋体" w:hAnsi="宋体" w:hint="eastAsia"/>
              </w:rPr>
            </w:pPr>
          </w:p>
        </w:tc>
        <w:tc>
          <w:tcPr>
            <w:tcW w:w="611" w:type="dxa"/>
            <w:vAlign w:val="center"/>
          </w:tcPr>
          <w:p w14:paraId="28102463" w14:textId="77777777" w:rsidR="00FF7D27" w:rsidRPr="00F218AF" w:rsidRDefault="00FF7D27" w:rsidP="007E67E0">
            <w:pPr>
              <w:spacing w:line="360" w:lineRule="auto"/>
              <w:jc w:val="center"/>
              <w:rPr>
                <w:rFonts w:ascii="宋体" w:hAnsi="宋体" w:hint="eastAsia"/>
              </w:rPr>
            </w:pPr>
          </w:p>
        </w:tc>
        <w:tc>
          <w:tcPr>
            <w:tcW w:w="721" w:type="dxa"/>
            <w:vAlign w:val="center"/>
          </w:tcPr>
          <w:p w14:paraId="0E50A696" w14:textId="77777777" w:rsidR="00FF7D27" w:rsidRPr="00F218AF" w:rsidRDefault="00FF7D27" w:rsidP="007E67E0">
            <w:pPr>
              <w:spacing w:line="360" w:lineRule="auto"/>
              <w:jc w:val="center"/>
              <w:rPr>
                <w:rFonts w:ascii="宋体" w:hAnsi="宋体" w:hint="eastAsia"/>
              </w:rPr>
            </w:pPr>
          </w:p>
        </w:tc>
        <w:tc>
          <w:tcPr>
            <w:tcW w:w="821" w:type="dxa"/>
            <w:vAlign w:val="center"/>
          </w:tcPr>
          <w:p w14:paraId="471379F2" w14:textId="77777777" w:rsidR="00FF7D27" w:rsidRPr="00F218AF" w:rsidRDefault="00FF7D27" w:rsidP="007E67E0">
            <w:pPr>
              <w:spacing w:line="360" w:lineRule="auto"/>
              <w:jc w:val="center"/>
              <w:rPr>
                <w:rFonts w:ascii="宋体" w:hAnsi="宋体" w:hint="eastAsia"/>
              </w:rPr>
            </w:pPr>
          </w:p>
        </w:tc>
        <w:tc>
          <w:tcPr>
            <w:tcW w:w="1300" w:type="dxa"/>
            <w:vAlign w:val="center"/>
          </w:tcPr>
          <w:p w14:paraId="513A0E42" w14:textId="77777777" w:rsidR="00FF7D27" w:rsidRPr="00F218AF" w:rsidRDefault="00FF7D27" w:rsidP="007E67E0">
            <w:pPr>
              <w:spacing w:line="360" w:lineRule="auto"/>
              <w:jc w:val="center"/>
              <w:rPr>
                <w:rFonts w:ascii="宋体" w:hAnsi="宋体" w:hint="eastAsia"/>
              </w:rPr>
            </w:pPr>
          </w:p>
        </w:tc>
        <w:tc>
          <w:tcPr>
            <w:tcW w:w="586" w:type="dxa"/>
            <w:vAlign w:val="center"/>
          </w:tcPr>
          <w:p w14:paraId="3B41CF8C" w14:textId="77777777" w:rsidR="00FF7D27" w:rsidRPr="00F218AF" w:rsidRDefault="00FF7D27" w:rsidP="007E67E0">
            <w:pPr>
              <w:spacing w:line="360" w:lineRule="auto"/>
              <w:jc w:val="center"/>
              <w:rPr>
                <w:rFonts w:ascii="宋体" w:hAnsi="宋体" w:hint="eastAsia"/>
              </w:rPr>
            </w:pPr>
          </w:p>
        </w:tc>
        <w:tc>
          <w:tcPr>
            <w:tcW w:w="828" w:type="dxa"/>
            <w:vAlign w:val="center"/>
          </w:tcPr>
          <w:p w14:paraId="66C3F1F8" w14:textId="77777777" w:rsidR="00FF7D27" w:rsidRPr="00F218AF" w:rsidRDefault="00FF7D27" w:rsidP="007E67E0">
            <w:pPr>
              <w:spacing w:line="360" w:lineRule="auto"/>
              <w:jc w:val="center"/>
              <w:rPr>
                <w:rFonts w:ascii="宋体" w:hAnsi="宋体" w:hint="eastAsia"/>
              </w:rPr>
            </w:pPr>
          </w:p>
        </w:tc>
        <w:tc>
          <w:tcPr>
            <w:tcW w:w="684" w:type="dxa"/>
            <w:vAlign w:val="center"/>
          </w:tcPr>
          <w:p w14:paraId="06269535" w14:textId="77777777" w:rsidR="00FF7D27" w:rsidRPr="00F218AF" w:rsidRDefault="00FF7D27" w:rsidP="007E67E0">
            <w:pPr>
              <w:spacing w:line="360" w:lineRule="auto"/>
              <w:jc w:val="center"/>
              <w:rPr>
                <w:rFonts w:ascii="宋体" w:hAnsi="宋体" w:hint="eastAsia"/>
              </w:rPr>
            </w:pPr>
          </w:p>
        </w:tc>
        <w:tc>
          <w:tcPr>
            <w:tcW w:w="684" w:type="dxa"/>
            <w:vAlign w:val="center"/>
          </w:tcPr>
          <w:p w14:paraId="1136CB21" w14:textId="77777777" w:rsidR="00FF7D27" w:rsidRPr="00F218AF" w:rsidRDefault="00FF7D27" w:rsidP="007E67E0">
            <w:pPr>
              <w:spacing w:line="360" w:lineRule="auto"/>
              <w:jc w:val="center"/>
              <w:rPr>
                <w:rFonts w:ascii="宋体" w:hAnsi="宋体" w:hint="eastAsia"/>
              </w:rPr>
            </w:pPr>
          </w:p>
        </w:tc>
        <w:tc>
          <w:tcPr>
            <w:tcW w:w="959" w:type="dxa"/>
            <w:vAlign w:val="center"/>
          </w:tcPr>
          <w:p w14:paraId="7E1B5F4A" w14:textId="77777777" w:rsidR="00FF7D27" w:rsidRPr="00F218AF" w:rsidRDefault="00FF7D27" w:rsidP="007E67E0">
            <w:pPr>
              <w:spacing w:line="360" w:lineRule="auto"/>
              <w:jc w:val="center"/>
              <w:rPr>
                <w:rFonts w:ascii="宋体" w:hAnsi="宋体" w:hint="eastAsia"/>
              </w:rPr>
            </w:pPr>
          </w:p>
        </w:tc>
        <w:tc>
          <w:tcPr>
            <w:tcW w:w="959" w:type="dxa"/>
            <w:vAlign w:val="center"/>
          </w:tcPr>
          <w:p w14:paraId="7B23A3D3" w14:textId="77777777" w:rsidR="00FF7D27" w:rsidRPr="00F218AF" w:rsidRDefault="00FF7D27" w:rsidP="007E67E0">
            <w:pPr>
              <w:spacing w:line="360" w:lineRule="auto"/>
              <w:jc w:val="center"/>
              <w:rPr>
                <w:rFonts w:ascii="宋体" w:hAnsi="宋体" w:hint="eastAsia"/>
              </w:rPr>
            </w:pPr>
          </w:p>
        </w:tc>
      </w:tr>
      <w:tr w:rsidR="00FF7D27" w:rsidRPr="00F218AF" w14:paraId="468DC067" w14:textId="77777777" w:rsidTr="007E67E0">
        <w:trPr>
          <w:trHeight w:val="336"/>
          <w:jc w:val="center"/>
        </w:trPr>
        <w:tc>
          <w:tcPr>
            <w:tcW w:w="568" w:type="dxa"/>
            <w:vAlign w:val="center"/>
          </w:tcPr>
          <w:p w14:paraId="31B96BE1" w14:textId="77777777" w:rsidR="00FF7D27" w:rsidRPr="00F218AF" w:rsidRDefault="00FF7D27" w:rsidP="007E67E0">
            <w:pPr>
              <w:spacing w:line="360" w:lineRule="auto"/>
              <w:jc w:val="center"/>
              <w:rPr>
                <w:rFonts w:ascii="宋体" w:hAnsi="宋体" w:hint="eastAsia"/>
              </w:rPr>
            </w:pPr>
          </w:p>
        </w:tc>
        <w:tc>
          <w:tcPr>
            <w:tcW w:w="592" w:type="dxa"/>
            <w:vAlign w:val="center"/>
          </w:tcPr>
          <w:p w14:paraId="316C7227" w14:textId="77777777" w:rsidR="00FF7D27" w:rsidRPr="00F218AF" w:rsidRDefault="00FF7D27" w:rsidP="007E67E0">
            <w:pPr>
              <w:spacing w:line="360" w:lineRule="auto"/>
              <w:jc w:val="center"/>
              <w:rPr>
                <w:rFonts w:ascii="宋体" w:hAnsi="宋体" w:hint="eastAsia"/>
              </w:rPr>
            </w:pPr>
          </w:p>
        </w:tc>
        <w:tc>
          <w:tcPr>
            <w:tcW w:w="611" w:type="dxa"/>
            <w:vAlign w:val="center"/>
          </w:tcPr>
          <w:p w14:paraId="28640CB9" w14:textId="77777777" w:rsidR="00FF7D27" w:rsidRPr="00F218AF" w:rsidRDefault="00FF7D27" w:rsidP="007E67E0">
            <w:pPr>
              <w:spacing w:line="360" w:lineRule="auto"/>
              <w:jc w:val="center"/>
              <w:rPr>
                <w:rFonts w:ascii="宋体" w:hAnsi="宋体" w:hint="eastAsia"/>
              </w:rPr>
            </w:pPr>
          </w:p>
        </w:tc>
        <w:tc>
          <w:tcPr>
            <w:tcW w:w="721" w:type="dxa"/>
            <w:vAlign w:val="center"/>
          </w:tcPr>
          <w:p w14:paraId="2148E4C8" w14:textId="77777777" w:rsidR="00FF7D27" w:rsidRPr="00F218AF" w:rsidRDefault="00FF7D27" w:rsidP="007E67E0">
            <w:pPr>
              <w:spacing w:line="360" w:lineRule="auto"/>
              <w:jc w:val="center"/>
              <w:rPr>
                <w:rFonts w:ascii="宋体" w:hAnsi="宋体" w:hint="eastAsia"/>
              </w:rPr>
            </w:pPr>
          </w:p>
        </w:tc>
        <w:tc>
          <w:tcPr>
            <w:tcW w:w="821" w:type="dxa"/>
            <w:vAlign w:val="center"/>
          </w:tcPr>
          <w:p w14:paraId="047DA2C1" w14:textId="77777777" w:rsidR="00FF7D27" w:rsidRPr="00F218AF" w:rsidRDefault="00FF7D27" w:rsidP="007E67E0">
            <w:pPr>
              <w:spacing w:line="360" w:lineRule="auto"/>
              <w:jc w:val="center"/>
              <w:rPr>
                <w:rFonts w:ascii="宋体" w:hAnsi="宋体" w:hint="eastAsia"/>
              </w:rPr>
            </w:pPr>
          </w:p>
        </w:tc>
        <w:tc>
          <w:tcPr>
            <w:tcW w:w="1300" w:type="dxa"/>
            <w:vAlign w:val="center"/>
          </w:tcPr>
          <w:p w14:paraId="62D96E46" w14:textId="77777777" w:rsidR="00FF7D27" w:rsidRPr="00F218AF" w:rsidRDefault="00FF7D27" w:rsidP="007E67E0">
            <w:pPr>
              <w:spacing w:line="360" w:lineRule="auto"/>
              <w:jc w:val="center"/>
              <w:rPr>
                <w:rFonts w:ascii="宋体" w:hAnsi="宋体" w:hint="eastAsia"/>
              </w:rPr>
            </w:pPr>
          </w:p>
        </w:tc>
        <w:tc>
          <w:tcPr>
            <w:tcW w:w="586" w:type="dxa"/>
            <w:vAlign w:val="center"/>
          </w:tcPr>
          <w:p w14:paraId="4A685B0E" w14:textId="77777777" w:rsidR="00FF7D27" w:rsidRPr="00F218AF" w:rsidRDefault="00FF7D27" w:rsidP="007E67E0">
            <w:pPr>
              <w:spacing w:line="360" w:lineRule="auto"/>
              <w:jc w:val="center"/>
              <w:rPr>
                <w:rFonts w:ascii="宋体" w:hAnsi="宋体" w:hint="eastAsia"/>
              </w:rPr>
            </w:pPr>
          </w:p>
        </w:tc>
        <w:tc>
          <w:tcPr>
            <w:tcW w:w="828" w:type="dxa"/>
            <w:vAlign w:val="center"/>
          </w:tcPr>
          <w:p w14:paraId="207A09F2" w14:textId="77777777" w:rsidR="00FF7D27" w:rsidRPr="00F218AF" w:rsidRDefault="00FF7D27" w:rsidP="007E67E0">
            <w:pPr>
              <w:spacing w:line="360" w:lineRule="auto"/>
              <w:jc w:val="center"/>
              <w:rPr>
                <w:rFonts w:ascii="宋体" w:hAnsi="宋体" w:hint="eastAsia"/>
              </w:rPr>
            </w:pPr>
          </w:p>
        </w:tc>
        <w:tc>
          <w:tcPr>
            <w:tcW w:w="684" w:type="dxa"/>
            <w:vAlign w:val="center"/>
          </w:tcPr>
          <w:p w14:paraId="04DC44F0" w14:textId="77777777" w:rsidR="00FF7D27" w:rsidRPr="00F218AF" w:rsidRDefault="00FF7D27" w:rsidP="007E67E0">
            <w:pPr>
              <w:spacing w:line="360" w:lineRule="auto"/>
              <w:jc w:val="center"/>
              <w:rPr>
                <w:rFonts w:ascii="宋体" w:hAnsi="宋体" w:hint="eastAsia"/>
              </w:rPr>
            </w:pPr>
          </w:p>
        </w:tc>
        <w:tc>
          <w:tcPr>
            <w:tcW w:w="684" w:type="dxa"/>
            <w:vAlign w:val="center"/>
          </w:tcPr>
          <w:p w14:paraId="114D4B43" w14:textId="77777777" w:rsidR="00FF7D27" w:rsidRPr="00F218AF" w:rsidRDefault="00FF7D27" w:rsidP="007E67E0">
            <w:pPr>
              <w:spacing w:line="360" w:lineRule="auto"/>
              <w:jc w:val="center"/>
              <w:rPr>
                <w:rFonts w:ascii="宋体" w:hAnsi="宋体" w:hint="eastAsia"/>
              </w:rPr>
            </w:pPr>
          </w:p>
        </w:tc>
        <w:tc>
          <w:tcPr>
            <w:tcW w:w="959" w:type="dxa"/>
            <w:vAlign w:val="center"/>
          </w:tcPr>
          <w:p w14:paraId="5D4CF2EC" w14:textId="77777777" w:rsidR="00FF7D27" w:rsidRPr="00F218AF" w:rsidRDefault="00FF7D27" w:rsidP="007E67E0">
            <w:pPr>
              <w:spacing w:line="360" w:lineRule="auto"/>
              <w:jc w:val="center"/>
              <w:rPr>
                <w:rFonts w:ascii="宋体" w:hAnsi="宋体" w:hint="eastAsia"/>
              </w:rPr>
            </w:pPr>
          </w:p>
        </w:tc>
        <w:tc>
          <w:tcPr>
            <w:tcW w:w="959" w:type="dxa"/>
            <w:vAlign w:val="center"/>
          </w:tcPr>
          <w:p w14:paraId="6C1040AB" w14:textId="77777777" w:rsidR="00FF7D27" w:rsidRPr="00F218AF" w:rsidRDefault="00FF7D27" w:rsidP="007E67E0">
            <w:pPr>
              <w:spacing w:line="360" w:lineRule="auto"/>
              <w:jc w:val="center"/>
              <w:rPr>
                <w:rFonts w:ascii="宋体" w:hAnsi="宋体" w:hint="eastAsia"/>
              </w:rPr>
            </w:pPr>
          </w:p>
        </w:tc>
      </w:tr>
      <w:tr w:rsidR="00FF7D27" w:rsidRPr="00F218AF" w14:paraId="50916158" w14:textId="77777777" w:rsidTr="007E67E0">
        <w:trPr>
          <w:trHeight w:val="336"/>
          <w:jc w:val="center"/>
        </w:trPr>
        <w:tc>
          <w:tcPr>
            <w:tcW w:w="568" w:type="dxa"/>
            <w:vAlign w:val="center"/>
          </w:tcPr>
          <w:p w14:paraId="471B18FE" w14:textId="77777777" w:rsidR="00FF7D27" w:rsidRPr="00F218AF" w:rsidRDefault="00FF7D27" w:rsidP="007E67E0">
            <w:pPr>
              <w:spacing w:line="360" w:lineRule="auto"/>
              <w:jc w:val="center"/>
              <w:rPr>
                <w:rFonts w:ascii="宋体" w:hAnsi="宋体" w:hint="eastAsia"/>
              </w:rPr>
            </w:pPr>
          </w:p>
        </w:tc>
        <w:tc>
          <w:tcPr>
            <w:tcW w:w="592" w:type="dxa"/>
            <w:vAlign w:val="center"/>
          </w:tcPr>
          <w:p w14:paraId="759A9F7D" w14:textId="77777777" w:rsidR="00FF7D27" w:rsidRPr="00F218AF" w:rsidRDefault="00FF7D27" w:rsidP="007E67E0">
            <w:pPr>
              <w:spacing w:line="360" w:lineRule="auto"/>
              <w:jc w:val="center"/>
              <w:rPr>
                <w:rFonts w:ascii="宋体" w:hAnsi="宋体" w:hint="eastAsia"/>
              </w:rPr>
            </w:pPr>
          </w:p>
        </w:tc>
        <w:tc>
          <w:tcPr>
            <w:tcW w:w="611" w:type="dxa"/>
            <w:vAlign w:val="center"/>
          </w:tcPr>
          <w:p w14:paraId="47E568BC" w14:textId="77777777" w:rsidR="00FF7D27" w:rsidRPr="00F218AF" w:rsidRDefault="00FF7D27" w:rsidP="007E67E0">
            <w:pPr>
              <w:spacing w:line="360" w:lineRule="auto"/>
              <w:jc w:val="center"/>
              <w:rPr>
                <w:rFonts w:ascii="宋体" w:hAnsi="宋体" w:hint="eastAsia"/>
              </w:rPr>
            </w:pPr>
          </w:p>
        </w:tc>
        <w:tc>
          <w:tcPr>
            <w:tcW w:w="721" w:type="dxa"/>
            <w:vAlign w:val="center"/>
          </w:tcPr>
          <w:p w14:paraId="46EFC48C" w14:textId="77777777" w:rsidR="00FF7D27" w:rsidRPr="00F218AF" w:rsidRDefault="00FF7D27" w:rsidP="007E67E0">
            <w:pPr>
              <w:spacing w:line="360" w:lineRule="auto"/>
              <w:jc w:val="center"/>
              <w:rPr>
                <w:rFonts w:ascii="宋体" w:hAnsi="宋体" w:hint="eastAsia"/>
              </w:rPr>
            </w:pPr>
          </w:p>
        </w:tc>
        <w:tc>
          <w:tcPr>
            <w:tcW w:w="821" w:type="dxa"/>
            <w:vAlign w:val="center"/>
          </w:tcPr>
          <w:p w14:paraId="7753F6F0" w14:textId="77777777" w:rsidR="00FF7D27" w:rsidRPr="00F218AF" w:rsidRDefault="00FF7D27" w:rsidP="007E67E0">
            <w:pPr>
              <w:spacing w:line="360" w:lineRule="auto"/>
              <w:jc w:val="center"/>
              <w:rPr>
                <w:rFonts w:ascii="宋体" w:hAnsi="宋体" w:hint="eastAsia"/>
              </w:rPr>
            </w:pPr>
          </w:p>
        </w:tc>
        <w:tc>
          <w:tcPr>
            <w:tcW w:w="1300" w:type="dxa"/>
            <w:vAlign w:val="center"/>
          </w:tcPr>
          <w:p w14:paraId="6B354B59" w14:textId="77777777" w:rsidR="00FF7D27" w:rsidRPr="00F218AF" w:rsidRDefault="00FF7D27" w:rsidP="007E67E0">
            <w:pPr>
              <w:spacing w:line="360" w:lineRule="auto"/>
              <w:jc w:val="center"/>
              <w:rPr>
                <w:rFonts w:ascii="宋体" w:hAnsi="宋体" w:hint="eastAsia"/>
              </w:rPr>
            </w:pPr>
          </w:p>
        </w:tc>
        <w:tc>
          <w:tcPr>
            <w:tcW w:w="586" w:type="dxa"/>
            <w:vAlign w:val="center"/>
          </w:tcPr>
          <w:p w14:paraId="76988067" w14:textId="77777777" w:rsidR="00FF7D27" w:rsidRPr="00F218AF" w:rsidRDefault="00FF7D27" w:rsidP="007E67E0">
            <w:pPr>
              <w:spacing w:line="360" w:lineRule="auto"/>
              <w:jc w:val="center"/>
              <w:rPr>
                <w:rFonts w:ascii="宋体" w:hAnsi="宋体" w:hint="eastAsia"/>
              </w:rPr>
            </w:pPr>
          </w:p>
        </w:tc>
        <w:tc>
          <w:tcPr>
            <w:tcW w:w="828" w:type="dxa"/>
            <w:vAlign w:val="center"/>
          </w:tcPr>
          <w:p w14:paraId="5382DEFC" w14:textId="77777777" w:rsidR="00FF7D27" w:rsidRPr="00F218AF" w:rsidRDefault="00FF7D27" w:rsidP="007E67E0">
            <w:pPr>
              <w:spacing w:line="360" w:lineRule="auto"/>
              <w:jc w:val="center"/>
              <w:rPr>
                <w:rFonts w:ascii="宋体" w:hAnsi="宋体" w:hint="eastAsia"/>
              </w:rPr>
            </w:pPr>
          </w:p>
        </w:tc>
        <w:tc>
          <w:tcPr>
            <w:tcW w:w="684" w:type="dxa"/>
            <w:vAlign w:val="center"/>
          </w:tcPr>
          <w:p w14:paraId="5EB15538" w14:textId="77777777" w:rsidR="00FF7D27" w:rsidRPr="00F218AF" w:rsidRDefault="00FF7D27" w:rsidP="007E67E0">
            <w:pPr>
              <w:spacing w:line="360" w:lineRule="auto"/>
              <w:jc w:val="center"/>
              <w:rPr>
                <w:rFonts w:ascii="宋体" w:hAnsi="宋体" w:hint="eastAsia"/>
              </w:rPr>
            </w:pPr>
          </w:p>
        </w:tc>
        <w:tc>
          <w:tcPr>
            <w:tcW w:w="684" w:type="dxa"/>
            <w:vAlign w:val="center"/>
          </w:tcPr>
          <w:p w14:paraId="541F1FDB" w14:textId="77777777" w:rsidR="00FF7D27" w:rsidRPr="00F218AF" w:rsidRDefault="00FF7D27" w:rsidP="007E67E0">
            <w:pPr>
              <w:spacing w:line="360" w:lineRule="auto"/>
              <w:jc w:val="center"/>
              <w:rPr>
                <w:rFonts w:ascii="宋体" w:hAnsi="宋体" w:hint="eastAsia"/>
              </w:rPr>
            </w:pPr>
          </w:p>
        </w:tc>
        <w:tc>
          <w:tcPr>
            <w:tcW w:w="959" w:type="dxa"/>
            <w:vAlign w:val="center"/>
          </w:tcPr>
          <w:p w14:paraId="4915FE95" w14:textId="77777777" w:rsidR="00FF7D27" w:rsidRPr="00F218AF" w:rsidRDefault="00FF7D27" w:rsidP="007E67E0">
            <w:pPr>
              <w:spacing w:line="360" w:lineRule="auto"/>
              <w:jc w:val="center"/>
              <w:rPr>
                <w:rFonts w:ascii="宋体" w:hAnsi="宋体" w:hint="eastAsia"/>
              </w:rPr>
            </w:pPr>
          </w:p>
        </w:tc>
        <w:tc>
          <w:tcPr>
            <w:tcW w:w="959" w:type="dxa"/>
            <w:vAlign w:val="center"/>
          </w:tcPr>
          <w:p w14:paraId="6BD474CA" w14:textId="77777777" w:rsidR="00FF7D27" w:rsidRPr="00F218AF" w:rsidRDefault="00FF7D27" w:rsidP="007E67E0">
            <w:pPr>
              <w:spacing w:line="360" w:lineRule="auto"/>
              <w:jc w:val="center"/>
              <w:rPr>
                <w:rFonts w:ascii="宋体" w:hAnsi="宋体" w:hint="eastAsia"/>
              </w:rPr>
            </w:pPr>
          </w:p>
        </w:tc>
      </w:tr>
      <w:tr w:rsidR="00FF7D27" w:rsidRPr="00F218AF" w14:paraId="73586902" w14:textId="77777777" w:rsidTr="007E67E0">
        <w:trPr>
          <w:trHeight w:val="336"/>
          <w:jc w:val="center"/>
        </w:trPr>
        <w:tc>
          <w:tcPr>
            <w:tcW w:w="568" w:type="dxa"/>
            <w:vAlign w:val="center"/>
          </w:tcPr>
          <w:p w14:paraId="74503F76" w14:textId="77777777" w:rsidR="00FF7D27" w:rsidRPr="00F218AF" w:rsidRDefault="00FF7D27" w:rsidP="007E67E0">
            <w:pPr>
              <w:spacing w:line="360" w:lineRule="auto"/>
              <w:jc w:val="center"/>
              <w:rPr>
                <w:rFonts w:ascii="宋体" w:hAnsi="宋体" w:hint="eastAsia"/>
              </w:rPr>
            </w:pPr>
          </w:p>
        </w:tc>
        <w:tc>
          <w:tcPr>
            <w:tcW w:w="592" w:type="dxa"/>
            <w:vAlign w:val="center"/>
          </w:tcPr>
          <w:p w14:paraId="459F918C" w14:textId="77777777" w:rsidR="00FF7D27" w:rsidRPr="00F218AF" w:rsidRDefault="00FF7D27" w:rsidP="007E67E0">
            <w:pPr>
              <w:spacing w:line="360" w:lineRule="auto"/>
              <w:jc w:val="center"/>
              <w:rPr>
                <w:rFonts w:ascii="宋体" w:hAnsi="宋体" w:hint="eastAsia"/>
              </w:rPr>
            </w:pPr>
          </w:p>
        </w:tc>
        <w:tc>
          <w:tcPr>
            <w:tcW w:w="611" w:type="dxa"/>
            <w:vAlign w:val="center"/>
          </w:tcPr>
          <w:p w14:paraId="159F6F1E" w14:textId="77777777" w:rsidR="00FF7D27" w:rsidRPr="00F218AF" w:rsidRDefault="00FF7D27" w:rsidP="007E67E0">
            <w:pPr>
              <w:spacing w:line="360" w:lineRule="auto"/>
              <w:jc w:val="center"/>
              <w:rPr>
                <w:rFonts w:ascii="宋体" w:hAnsi="宋体" w:hint="eastAsia"/>
              </w:rPr>
            </w:pPr>
          </w:p>
        </w:tc>
        <w:tc>
          <w:tcPr>
            <w:tcW w:w="721" w:type="dxa"/>
            <w:vAlign w:val="center"/>
          </w:tcPr>
          <w:p w14:paraId="2076A1C6" w14:textId="77777777" w:rsidR="00FF7D27" w:rsidRPr="00F218AF" w:rsidRDefault="00FF7D27" w:rsidP="007E67E0">
            <w:pPr>
              <w:spacing w:line="360" w:lineRule="auto"/>
              <w:jc w:val="center"/>
              <w:rPr>
                <w:rFonts w:ascii="宋体" w:hAnsi="宋体" w:hint="eastAsia"/>
              </w:rPr>
            </w:pPr>
          </w:p>
        </w:tc>
        <w:tc>
          <w:tcPr>
            <w:tcW w:w="821" w:type="dxa"/>
            <w:vAlign w:val="center"/>
          </w:tcPr>
          <w:p w14:paraId="0228F489" w14:textId="77777777" w:rsidR="00FF7D27" w:rsidRPr="00F218AF" w:rsidRDefault="00FF7D27" w:rsidP="007E67E0">
            <w:pPr>
              <w:spacing w:line="360" w:lineRule="auto"/>
              <w:jc w:val="center"/>
              <w:rPr>
                <w:rFonts w:ascii="宋体" w:hAnsi="宋体" w:hint="eastAsia"/>
              </w:rPr>
            </w:pPr>
          </w:p>
        </w:tc>
        <w:tc>
          <w:tcPr>
            <w:tcW w:w="1300" w:type="dxa"/>
            <w:vAlign w:val="center"/>
          </w:tcPr>
          <w:p w14:paraId="7839E9CF" w14:textId="77777777" w:rsidR="00FF7D27" w:rsidRPr="00F218AF" w:rsidRDefault="00FF7D27" w:rsidP="007E67E0">
            <w:pPr>
              <w:spacing w:line="360" w:lineRule="auto"/>
              <w:jc w:val="center"/>
              <w:rPr>
                <w:rFonts w:ascii="宋体" w:hAnsi="宋体" w:hint="eastAsia"/>
              </w:rPr>
            </w:pPr>
          </w:p>
        </w:tc>
        <w:tc>
          <w:tcPr>
            <w:tcW w:w="586" w:type="dxa"/>
            <w:vAlign w:val="center"/>
          </w:tcPr>
          <w:p w14:paraId="60CB9353" w14:textId="77777777" w:rsidR="00FF7D27" w:rsidRPr="00F218AF" w:rsidRDefault="00FF7D27" w:rsidP="007E67E0">
            <w:pPr>
              <w:spacing w:line="360" w:lineRule="auto"/>
              <w:jc w:val="center"/>
              <w:rPr>
                <w:rFonts w:ascii="宋体" w:hAnsi="宋体" w:hint="eastAsia"/>
              </w:rPr>
            </w:pPr>
          </w:p>
        </w:tc>
        <w:tc>
          <w:tcPr>
            <w:tcW w:w="828" w:type="dxa"/>
            <w:vAlign w:val="center"/>
          </w:tcPr>
          <w:p w14:paraId="7CDFC1EC" w14:textId="77777777" w:rsidR="00FF7D27" w:rsidRPr="00F218AF" w:rsidRDefault="00FF7D27" w:rsidP="007E67E0">
            <w:pPr>
              <w:spacing w:line="360" w:lineRule="auto"/>
              <w:jc w:val="center"/>
              <w:rPr>
                <w:rFonts w:ascii="宋体" w:hAnsi="宋体" w:hint="eastAsia"/>
              </w:rPr>
            </w:pPr>
          </w:p>
        </w:tc>
        <w:tc>
          <w:tcPr>
            <w:tcW w:w="684" w:type="dxa"/>
            <w:vAlign w:val="center"/>
          </w:tcPr>
          <w:p w14:paraId="2F1F74B8" w14:textId="77777777" w:rsidR="00FF7D27" w:rsidRPr="00F218AF" w:rsidRDefault="00FF7D27" w:rsidP="007E67E0">
            <w:pPr>
              <w:spacing w:line="360" w:lineRule="auto"/>
              <w:jc w:val="center"/>
              <w:rPr>
                <w:rFonts w:ascii="宋体" w:hAnsi="宋体" w:hint="eastAsia"/>
              </w:rPr>
            </w:pPr>
          </w:p>
        </w:tc>
        <w:tc>
          <w:tcPr>
            <w:tcW w:w="684" w:type="dxa"/>
            <w:vAlign w:val="center"/>
          </w:tcPr>
          <w:p w14:paraId="64CD8597" w14:textId="77777777" w:rsidR="00FF7D27" w:rsidRPr="00F218AF" w:rsidRDefault="00FF7D27" w:rsidP="007E67E0">
            <w:pPr>
              <w:spacing w:line="360" w:lineRule="auto"/>
              <w:jc w:val="center"/>
              <w:rPr>
                <w:rFonts w:ascii="宋体" w:hAnsi="宋体" w:hint="eastAsia"/>
              </w:rPr>
            </w:pPr>
          </w:p>
        </w:tc>
        <w:tc>
          <w:tcPr>
            <w:tcW w:w="959" w:type="dxa"/>
            <w:vAlign w:val="center"/>
          </w:tcPr>
          <w:p w14:paraId="3B8AEE63" w14:textId="77777777" w:rsidR="00FF7D27" w:rsidRPr="00F218AF" w:rsidRDefault="00FF7D27" w:rsidP="007E67E0">
            <w:pPr>
              <w:spacing w:line="360" w:lineRule="auto"/>
              <w:jc w:val="center"/>
              <w:rPr>
                <w:rFonts w:ascii="宋体" w:hAnsi="宋体" w:hint="eastAsia"/>
              </w:rPr>
            </w:pPr>
          </w:p>
        </w:tc>
        <w:tc>
          <w:tcPr>
            <w:tcW w:w="959" w:type="dxa"/>
            <w:vAlign w:val="center"/>
          </w:tcPr>
          <w:p w14:paraId="5BE82175" w14:textId="77777777" w:rsidR="00FF7D27" w:rsidRPr="00F218AF" w:rsidRDefault="00FF7D27" w:rsidP="007E67E0">
            <w:pPr>
              <w:spacing w:line="360" w:lineRule="auto"/>
              <w:jc w:val="center"/>
              <w:rPr>
                <w:rFonts w:ascii="宋体" w:hAnsi="宋体" w:hint="eastAsia"/>
              </w:rPr>
            </w:pPr>
          </w:p>
        </w:tc>
      </w:tr>
    </w:tbl>
    <w:p w14:paraId="21C153F6" w14:textId="77777777" w:rsidR="00FF7D27" w:rsidRDefault="00FF7D27" w:rsidP="00FF7D27">
      <w:pPr>
        <w:pStyle w:val="afffff5"/>
        <w:ind w:firstLine="420"/>
      </w:pPr>
    </w:p>
    <w:bookmarkEnd w:id="115"/>
    <w:p w14:paraId="10BEBCF1" w14:textId="739B8A3B" w:rsidR="00FF7D27" w:rsidRPr="005B2416" w:rsidRDefault="0059357D" w:rsidP="00FF7D27">
      <w:pPr>
        <w:pStyle w:val="aff"/>
        <w:spacing w:before="156" w:after="156"/>
        <w:ind w:firstLine="0"/>
      </w:pPr>
      <w:r>
        <w:rPr>
          <w:rFonts w:hint="eastAsia"/>
        </w:rPr>
        <w:lastRenderedPageBreak/>
        <w:t>饲用小黑麦</w:t>
      </w:r>
      <w:r w:rsidR="00FF7D27">
        <w:rPr>
          <w:rFonts w:hint="eastAsia"/>
        </w:rPr>
        <w:t>田间观察</w:t>
      </w:r>
      <w:r w:rsidR="00FF7D27" w:rsidRPr="005B2416">
        <w:rPr>
          <w:rFonts w:hint="eastAsia"/>
        </w:rPr>
        <w:t>记录表</w:t>
      </w:r>
    </w:p>
    <w:p w14:paraId="0063225A" w14:textId="77777777" w:rsidR="00FF7D27" w:rsidRDefault="00FF7D27" w:rsidP="00FF7D27">
      <w:pPr>
        <w:pStyle w:val="afffff5"/>
        <w:ind w:firstLine="420"/>
        <w:rPr>
          <w:u w:val="single"/>
        </w:rPr>
      </w:pPr>
      <w:r>
        <w:rPr>
          <w:rFonts w:hint="eastAsia"/>
        </w:rPr>
        <w:t>地块号：</w:t>
      </w:r>
      <w:r w:rsidRPr="009D7915">
        <w:rPr>
          <w:rFonts w:hint="eastAsia"/>
          <w:u w:val="single"/>
        </w:rPr>
        <w:t xml:space="preserve">   </w:t>
      </w:r>
      <w:r>
        <w:rPr>
          <w:rFonts w:hint="eastAsia"/>
          <w:u w:val="single"/>
        </w:rPr>
        <w:t xml:space="preserve">                </w:t>
      </w:r>
      <w:r>
        <w:rPr>
          <w:rFonts w:hint="eastAsia"/>
        </w:rPr>
        <w:t>记录时间：</w:t>
      </w:r>
      <w:r w:rsidRPr="009D7915">
        <w:rPr>
          <w:rFonts w:hint="eastAsia"/>
          <w:u w:val="single"/>
        </w:rPr>
        <w:t xml:space="preserve">    </w:t>
      </w:r>
      <w:r>
        <w:rPr>
          <w:rFonts w:hint="eastAsia"/>
          <w:u w:val="single"/>
        </w:rPr>
        <w:t xml:space="preserve">            </w:t>
      </w:r>
      <w:r w:rsidRPr="009D7915">
        <w:rPr>
          <w:rFonts w:hint="eastAsia"/>
          <w:u w:val="single"/>
        </w:rPr>
        <w:t xml:space="preserve">    </w:t>
      </w:r>
      <w:r>
        <w:rPr>
          <w:rFonts w:hint="eastAsia"/>
        </w:rPr>
        <w:t>观测人：</w:t>
      </w:r>
      <w:r>
        <w:rPr>
          <w:rFonts w:hint="eastAsia"/>
          <w:u w:val="single"/>
        </w:rPr>
        <w:t xml:space="preserve">                        </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26"/>
        <w:gridCol w:w="1026"/>
        <w:gridCol w:w="1024"/>
        <w:gridCol w:w="1024"/>
        <w:gridCol w:w="1023"/>
        <w:gridCol w:w="1025"/>
        <w:gridCol w:w="1023"/>
        <w:gridCol w:w="1023"/>
        <w:gridCol w:w="1023"/>
      </w:tblGrid>
      <w:tr w:rsidR="00FF7D27" w14:paraId="1CDF0DDC" w14:textId="77777777" w:rsidTr="00FF7D27">
        <w:trPr>
          <w:trHeight w:val="245"/>
          <w:tblHeader/>
          <w:jc w:val="center"/>
        </w:trPr>
        <w:tc>
          <w:tcPr>
            <w:tcW w:w="1026" w:type="dxa"/>
            <w:tcBorders>
              <w:top w:val="single" w:sz="8" w:space="0" w:color="auto"/>
              <w:bottom w:val="single" w:sz="8" w:space="0" w:color="auto"/>
            </w:tcBorders>
            <w:shd w:val="clear" w:color="auto" w:fill="auto"/>
            <w:vAlign w:val="center"/>
          </w:tcPr>
          <w:p w14:paraId="76297E08" w14:textId="77777777" w:rsidR="00FF7D27" w:rsidRDefault="00FF7D27" w:rsidP="007E67E0">
            <w:pPr>
              <w:pStyle w:val="afffffffff9"/>
              <w:spacing w:before="78" w:after="156"/>
            </w:pPr>
            <w:r>
              <w:rPr>
                <w:rFonts w:hint="eastAsia"/>
              </w:rPr>
              <w:t>牧草品种</w:t>
            </w:r>
          </w:p>
        </w:tc>
        <w:tc>
          <w:tcPr>
            <w:tcW w:w="1026" w:type="dxa"/>
            <w:tcBorders>
              <w:top w:val="single" w:sz="8" w:space="0" w:color="auto"/>
              <w:bottom w:val="single" w:sz="8" w:space="0" w:color="auto"/>
            </w:tcBorders>
            <w:shd w:val="clear" w:color="auto" w:fill="auto"/>
            <w:vAlign w:val="center"/>
          </w:tcPr>
          <w:p w14:paraId="30D4E09C" w14:textId="77777777" w:rsidR="00FF7D27" w:rsidRDefault="00FF7D27" w:rsidP="007E67E0">
            <w:pPr>
              <w:pStyle w:val="afffffffff9"/>
              <w:spacing w:before="78" w:after="156"/>
            </w:pPr>
            <w:r>
              <w:rPr>
                <w:rFonts w:hint="eastAsia"/>
              </w:rPr>
              <w:t>播种期</w:t>
            </w:r>
          </w:p>
        </w:tc>
        <w:tc>
          <w:tcPr>
            <w:tcW w:w="1024" w:type="dxa"/>
            <w:tcBorders>
              <w:top w:val="single" w:sz="8" w:space="0" w:color="auto"/>
              <w:bottom w:val="single" w:sz="8" w:space="0" w:color="auto"/>
            </w:tcBorders>
            <w:shd w:val="clear" w:color="auto" w:fill="auto"/>
            <w:vAlign w:val="center"/>
          </w:tcPr>
          <w:p w14:paraId="71B99184" w14:textId="77777777" w:rsidR="00FF7D27" w:rsidRDefault="00FF7D27" w:rsidP="007E67E0">
            <w:pPr>
              <w:pStyle w:val="afffffffff9"/>
              <w:spacing w:before="78" w:after="156"/>
            </w:pPr>
            <w:r>
              <w:rPr>
                <w:rFonts w:hint="eastAsia"/>
              </w:rPr>
              <w:t>出苗期</w:t>
            </w:r>
          </w:p>
        </w:tc>
        <w:tc>
          <w:tcPr>
            <w:tcW w:w="1024" w:type="dxa"/>
            <w:tcBorders>
              <w:top w:val="single" w:sz="8" w:space="0" w:color="auto"/>
              <w:bottom w:val="single" w:sz="8" w:space="0" w:color="auto"/>
            </w:tcBorders>
            <w:shd w:val="clear" w:color="auto" w:fill="auto"/>
            <w:vAlign w:val="center"/>
          </w:tcPr>
          <w:p w14:paraId="771074C7" w14:textId="77777777" w:rsidR="00FF7D27" w:rsidRDefault="00FF7D27" w:rsidP="007E67E0">
            <w:pPr>
              <w:pStyle w:val="afffffffff9"/>
              <w:spacing w:before="78" w:after="156"/>
            </w:pPr>
            <w:r>
              <w:rPr>
                <w:rFonts w:hint="eastAsia"/>
              </w:rPr>
              <w:t>分蘖期</w:t>
            </w:r>
          </w:p>
        </w:tc>
        <w:tc>
          <w:tcPr>
            <w:tcW w:w="1023" w:type="dxa"/>
            <w:tcBorders>
              <w:top w:val="single" w:sz="8" w:space="0" w:color="auto"/>
              <w:bottom w:val="single" w:sz="8" w:space="0" w:color="auto"/>
            </w:tcBorders>
            <w:shd w:val="clear" w:color="auto" w:fill="auto"/>
            <w:vAlign w:val="center"/>
          </w:tcPr>
          <w:p w14:paraId="4D5CF200" w14:textId="77777777" w:rsidR="00FF7D27" w:rsidRDefault="00FF7D27" w:rsidP="007E67E0">
            <w:pPr>
              <w:pStyle w:val="afffffffff9"/>
              <w:spacing w:before="78" w:after="156"/>
            </w:pPr>
            <w:r>
              <w:rPr>
                <w:rFonts w:hint="eastAsia"/>
              </w:rPr>
              <w:t>返青期</w:t>
            </w:r>
          </w:p>
        </w:tc>
        <w:tc>
          <w:tcPr>
            <w:tcW w:w="1025" w:type="dxa"/>
            <w:tcBorders>
              <w:top w:val="single" w:sz="8" w:space="0" w:color="auto"/>
              <w:bottom w:val="single" w:sz="8" w:space="0" w:color="auto"/>
            </w:tcBorders>
            <w:shd w:val="clear" w:color="auto" w:fill="auto"/>
            <w:vAlign w:val="center"/>
          </w:tcPr>
          <w:p w14:paraId="01BCBFA6" w14:textId="77777777" w:rsidR="00FF7D27" w:rsidRDefault="00FF7D27" w:rsidP="007E67E0">
            <w:pPr>
              <w:pStyle w:val="afffffffff9"/>
              <w:spacing w:before="78" w:after="156"/>
            </w:pPr>
            <w:r>
              <w:rPr>
                <w:rFonts w:hint="eastAsia"/>
              </w:rPr>
              <w:t>抽穗期</w:t>
            </w:r>
          </w:p>
        </w:tc>
        <w:tc>
          <w:tcPr>
            <w:tcW w:w="1023" w:type="dxa"/>
            <w:tcBorders>
              <w:top w:val="single" w:sz="8" w:space="0" w:color="auto"/>
              <w:bottom w:val="single" w:sz="8" w:space="0" w:color="auto"/>
            </w:tcBorders>
          </w:tcPr>
          <w:p w14:paraId="4110E805" w14:textId="77777777" w:rsidR="00FF7D27" w:rsidRPr="005B2416" w:rsidRDefault="00FF7D27" w:rsidP="007E67E0">
            <w:pPr>
              <w:pStyle w:val="afffffffff9"/>
              <w:spacing w:before="78" w:after="156"/>
            </w:pPr>
            <w:r>
              <w:rPr>
                <w:rFonts w:hint="eastAsia"/>
              </w:rPr>
              <w:t>开花期</w:t>
            </w:r>
          </w:p>
        </w:tc>
        <w:tc>
          <w:tcPr>
            <w:tcW w:w="1023" w:type="dxa"/>
            <w:tcBorders>
              <w:top w:val="single" w:sz="8" w:space="0" w:color="auto"/>
              <w:bottom w:val="single" w:sz="8" w:space="0" w:color="auto"/>
            </w:tcBorders>
          </w:tcPr>
          <w:p w14:paraId="40A1E1CF" w14:textId="77777777" w:rsidR="00FF7D27" w:rsidRPr="005B2416" w:rsidRDefault="00FF7D27" w:rsidP="007E67E0">
            <w:pPr>
              <w:pStyle w:val="afffffffff9"/>
              <w:spacing w:before="78" w:after="156"/>
            </w:pPr>
            <w:r>
              <w:rPr>
                <w:rFonts w:hint="eastAsia"/>
              </w:rPr>
              <w:t>越冬率</w:t>
            </w:r>
          </w:p>
        </w:tc>
        <w:tc>
          <w:tcPr>
            <w:tcW w:w="1023" w:type="dxa"/>
            <w:tcBorders>
              <w:top w:val="single" w:sz="8" w:space="0" w:color="auto"/>
              <w:bottom w:val="single" w:sz="8" w:space="0" w:color="auto"/>
            </w:tcBorders>
          </w:tcPr>
          <w:p w14:paraId="1D609273" w14:textId="77777777" w:rsidR="00FF7D27" w:rsidRPr="005B2416" w:rsidRDefault="00FF7D27" w:rsidP="007E67E0">
            <w:pPr>
              <w:pStyle w:val="afffffffff9"/>
              <w:spacing w:before="78" w:after="156"/>
            </w:pPr>
            <w:r>
              <w:rPr>
                <w:rFonts w:hint="eastAsia"/>
              </w:rPr>
              <w:t>备注</w:t>
            </w:r>
          </w:p>
        </w:tc>
      </w:tr>
      <w:tr w:rsidR="00FF7D27" w14:paraId="6C70D642" w14:textId="77777777" w:rsidTr="00FF7D27">
        <w:trPr>
          <w:trHeight w:val="245"/>
          <w:jc w:val="center"/>
        </w:trPr>
        <w:tc>
          <w:tcPr>
            <w:tcW w:w="1026" w:type="dxa"/>
            <w:tcBorders>
              <w:top w:val="single" w:sz="8" w:space="0" w:color="auto"/>
            </w:tcBorders>
            <w:shd w:val="clear" w:color="auto" w:fill="auto"/>
            <w:vAlign w:val="center"/>
          </w:tcPr>
          <w:p w14:paraId="342380B9" w14:textId="77777777" w:rsidR="00FF7D27" w:rsidRDefault="00FF7D27" w:rsidP="007E67E0">
            <w:pPr>
              <w:pStyle w:val="afffffffff9"/>
              <w:spacing w:before="78" w:after="156"/>
            </w:pPr>
          </w:p>
        </w:tc>
        <w:tc>
          <w:tcPr>
            <w:tcW w:w="1026" w:type="dxa"/>
            <w:tcBorders>
              <w:top w:val="single" w:sz="8" w:space="0" w:color="auto"/>
            </w:tcBorders>
            <w:shd w:val="clear" w:color="auto" w:fill="auto"/>
            <w:vAlign w:val="center"/>
          </w:tcPr>
          <w:p w14:paraId="510DFDD7" w14:textId="77777777" w:rsidR="00FF7D27" w:rsidRDefault="00FF7D27" w:rsidP="007E67E0">
            <w:pPr>
              <w:pStyle w:val="afffffffff9"/>
              <w:spacing w:before="78" w:after="156"/>
            </w:pPr>
          </w:p>
        </w:tc>
        <w:tc>
          <w:tcPr>
            <w:tcW w:w="1024" w:type="dxa"/>
            <w:tcBorders>
              <w:top w:val="single" w:sz="8" w:space="0" w:color="auto"/>
            </w:tcBorders>
            <w:shd w:val="clear" w:color="auto" w:fill="auto"/>
            <w:vAlign w:val="center"/>
          </w:tcPr>
          <w:p w14:paraId="20D009A2" w14:textId="77777777" w:rsidR="00FF7D27" w:rsidRDefault="00FF7D27" w:rsidP="007E67E0">
            <w:pPr>
              <w:pStyle w:val="afffffffff9"/>
              <w:spacing w:before="78" w:after="156"/>
            </w:pPr>
          </w:p>
        </w:tc>
        <w:tc>
          <w:tcPr>
            <w:tcW w:w="1024" w:type="dxa"/>
            <w:tcBorders>
              <w:top w:val="single" w:sz="8" w:space="0" w:color="auto"/>
            </w:tcBorders>
            <w:shd w:val="clear" w:color="auto" w:fill="auto"/>
            <w:vAlign w:val="center"/>
          </w:tcPr>
          <w:p w14:paraId="680E4E3C" w14:textId="77777777" w:rsidR="00FF7D27" w:rsidRDefault="00FF7D27" w:rsidP="007E67E0">
            <w:pPr>
              <w:pStyle w:val="afffffffff9"/>
              <w:spacing w:before="78" w:after="156"/>
            </w:pPr>
          </w:p>
        </w:tc>
        <w:tc>
          <w:tcPr>
            <w:tcW w:w="1023" w:type="dxa"/>
            <w:tcBorders>
              <w:top w:val="single" w:sz="8" w:space="0" w:color="auto"/>
            </w:tcBorders>
            <w:shd w:val="clear" w:color="auto" w:fill="auto"/>
            <w:vAlign w:val="center"/>
          </w:tcPr>
          <w:p w14:paraId="07DC5175" w14:textId="77777777" w:rsidR="00FF7D27" w:rsidRDefault="00FF7D27" w:rsidP="007E67E0">
            <w:pPr>
              <w:pStyle w:val="afffffffff9"/>
              <w:spacing w:before="78" w:after="156"/>
            </w:pPr>
          </w:p>
        </w:tc>
        <w:tc>
          <w:tcPr>
            <w:tcW w:w="1025" w:type="dxa"/>
            <w:tcBorders>
              <w:top w:val="single" w:sz="8" w:space="0" w:color="auto"/>
            </w:tcBorders>
            <w:shd w:val="clear" w:color="auto" w:fill="auto"/>
            <w:vAlign w:val="center"/>
          </w:tcPr>
          <w:p w14:paraId="2A2D9A12" w14:textId="77777777" w:rsidR="00FF7D27" w:rsidRDefault="00FF7D27" w:rsidP="007E67E0">
            <w:pPr>
              <w:pStyle w:val="afffffffff9"/>
              <w:spacing w:before="78" w:after="156"/>
            </w:pPr>
          </w:p>
        </w:tc>
        <w:tc>
          <w:tcPr>
            <w:tcW w:w="1023" w:type="dxa"/>
            <w:tcBorders>
              <w:top w:val="single" w:sz="8" w:space="0" w:color="auto"/>
            </w:tcBorders>
          </w:tcPr>
          <w:p w14:paraId="327C7098" w14:textId="77777777" w:rsidR="00FF7D27" w:rsidRDefault="00FF7D27" w:rsidP="007E67E0">
            <w:pPr>
              <w:pStyle w:val="afffffffff9"/>
              <w:spacing w:before="78" w:after="156"/>
            </w:pPr>
          </w:p>
        </w:tc>
        <w:tc>
          <w:tcPr>
            <w:tcW w:w="1023" w:type="dxa"/>
            <w:tcBorders>
              <w:top w:val="single" w:sz="8" w:space="0" w:color="auto"/>
            </w:tcBorders>
          </w:tcPr>
          <w:p w14:paraId="6AF838B4" w14:textId="77777777" w:rsidR="00FF7D27" w:rsidRDefault="00FF7D27" w:rsidP="007E67E0">
            <w:pPr>
              <w:pStyle w:val="afffffffff9"/>
              <w:spacing w:before="78" w:after="156"/>
            </w:pPr>
          </w:p>
        </w:tc>
        <w:tc>
          <w:tcPr>
            <w:tcW w:w="1023" w:type="dxa"/>
            <w:tcBorders>
              <w:top w:val="single" w:sz="8" w:space="0" w:color="auto"/>
            </w:tcBorders>
          </w:tcPr>
          <w:p w14:paraId="4FA44827" w14:textId="77777777" w:rsidR="00FF7D27" w:rsidRDefault="00FF7D27" w:rsidP="007E67E0">
            <w:pPr>
              <w:pStyle w:val="afffffffff9"/>
              <w:spacing w:before="78" w:after="156"/>
            </w:pPr>
          </w:p>
        </w:tc>
      </w:tr>
      <w:tr w:rsidR="00FF7D27" w14:paraId="232EB9A9" w14:textId="77777777" w:rsidTr="00FF7D27">
        <w:trPr>
          <w:trHeight w:val="252"/>
          <w:jc w:val="center"/>
        </w:trPr>
        <w:tc>
          <w:tcPr>
            <w:tcW w:w="1026" w:type="dxa"/>
            <w:shd w:val="clear" w:color="auto" w:fill="auto"/>
            <w:vAlign w:val="center"/>
          </w:tcPr>
          <w:p w14:paraId="3FD896DD" w14:textId="77777777" w:rsidR="00FF7D27" w:rsidRDefault="00FF7D27" w:rsidP="007E67E0">
            <w:pPr>
              <w:pStyle w:val="afffffffff9"/>
              <w:spacing w:before="78" w:after="156"/>
            </w:pPr>
          </w:p>
        </w:tc>
        <w:tc>
          <w:tcPr>
            <w:tcW w:w="1026" w:type="dxa"/>
            <w:shd w:val="clear" w:color="auto" w:fill="auto"/>
            <w:vAlign w:val="center"/>
          </w:tcPr>
          <w:p w14:paraId="732083E8" w14:textId="77777777" w:rsidR="00FF7D27" w:rsidRDefault="00FF7D27" w:rsidP="007E67E0">
            <w:pPr>
              <w:pStyle w:val="afffffffff9"/>
              <w:spacing w:before="78" w:after="156"/>
            </w:pPr>
          </w:p>
        </w:tc>
        <w:tc>
          <w:tcPr>
            <w:tcW w:w="1024" w:type="dxa"/>
            <w:shd w:val="clear" w:color="auto" w:fill="auto"/>
            <w:vAlign w:val="center"/>
          </w:tcPr>
          <w:p w14:paraId="41716380" w14:textId="77777777" w:rsidR="00FF7D27" w:rsidRDefault="00FF7D27" w:rsidP="007E67E0">
            <w:pPr>
              <w:pStyle w:val="afffffffff9"/>
              <w:spacing w:before="78" w:after="156"/>
            </w:pPr>
          </w:p>
        </w:tc>
        <w:tc>
          <w:tcPr>
            <w:tcW w:w="1024" w:type="dxa"/>
            <w:shd w:val="clear" w:color="auto" w:fill="auto"/>
            <w:vAlign w:val="center"/>
          </w:tcPr>
          <w:p w14:paraId="36030808" w14:textId="77777777" w:rsidR="00FF7D27" w:rsidRDefault="00FF7D27" w:rsidP="007E67E0">
            <w:pPr>
              <w:pStyle w:val="afffffffff9"/>
              <w:spacing w:before="78" w:after="156"/>
            </w:pPr>
          </w:p>
        </w:tc>
        <w:tc>
          <w:tcPr>
            <w:tcW w:w="1023" w:type="dxa"/>
            <w:shd w:val="clear" w:color="auto" w:fill="auto"/>
            <w:vAlign w:val="center"/>
          </w:tcPr>
          <w:p w14:paraId="2D57EF47" w14:textId="77777777" w:rsidR="00FF7D27" w:rsidRDefault="00FF7D27" w:rsidP="007E67E0">
            <w:pPr>
              <w:pStyle w:val="afffffffff9"/>
              <w:spacing w:before="78" w:after="156"/>
            </w:pPr>
          </w:p>
        </w:tc>
        <w:tc>
          <w:tcPr>
            <w:tcW w:w="1025" w:type="dxa"/>
            <w:shd w:val="clear" w:color="auto" w:fill="auto"/>
            <w:vAlign w:val="center"/>
          </w:tcPr>
          <w:p w14:paraId="21833E80" w14:textId="77777777" w:rsidR="00FF7D27" w:rsidRDefault="00FF7D27" w:rsidP="007E67E0">
            <w:pPr>
              <w:pStyle w:val="afffffffff9"/>
              <w:spacing w:before="78" w:after="156"/>
            </w:pPr>
          </w:p>
        </w:tc>
        <w:tc>
          <w:tcPr>
            <w:tcW w:w="1023" w:type="dxa"/>
          </w:tcPr>
          <w:p w14:paraId="430187D2" w14:textId="77777777" w:rsidR="00FF7D27" w:rsidRDefault="00FF7D27" w:rsidP="007E67E0">
            <w:pPr>
              <w:pStyle w:val="afffffffff9"/>
              <w:spacing w:before="78" w:after="156"/>
            </w:pPr>
          </w:p>
        </w:tc>
        <w:tc>
          <w:tcPr>
            <w:tcW w:w="1023" w:type="dxa"/>
          </w:tcPr>
          <w:p w14:paraId="2CC45C88" w14:textId="77777777" w:rsidR="00FF7D27" w:rsidRDefault="00FF7D27" w:rsidP="007E67E0">
            <w:pPr>
              <w:pStyle w:val="afffffffff9"/>
              <w:spacing w:before="78" w:after="156"/>
            </w:pPr>
          </w:p>
        </w:tc>
        <w:tc>
          <w:tcPr>
            <w:tcW w:w="1023" w:type="dxa"/>
          </w:tcPr>
          <w:p w14:paraId="041E8DB3" w14:textId="77777777" w:rsidR="00FF7D27" w:rsidRDefault="00FF7D27" w:rsidP="007E67E0">
            <w:pPr>
              <w:pStyle w:val="afffffffff9"/>
              <w:spacing w:before="78" w:after="156"/>
            </w:pPr>
          </w:p>
        </w:tc>
      </w:tr>
      <w:tr w:rsidR="00FF7D27" w14:paraId="7391458A" w14:textId="77777777" w:rsidTr="00FF7D27">
        <w:trPr>
          <w:trHeight w:val="245"/>
          <w:jc w:val="center"/>
        </w:trPr>
        <w:tc>
          <w:tcPr>
            <w:tcW w:w="1026" w:type="dxa"/>
            <w:shd w:val="clear" w:color="auto" w:fill="auto"/>
            <w:vAlign w:val="center"/>
          </w:tcPr>
          <w:p w14:paraId="5295539F" w14:textId="77777777" w:rsidR="00FF7D27" w:rsidRDefault="00FF7D27" w:rsidP="007E67E0">
            <w:pPr>
              <w:pStyle w:val="afffffffff9"/>
              <w:spacing w:before="78" w:after="156"/>
            </w:pPr>
          </w:p>
        </w:tc>
        <w:tc>
          <w:tcPr>
            <w:tcW w:w="1026" w:type="dxa"/>
            <w:shd w:val="clear" w:color="auto" w:fill="auto"/>
            <w:vAlign w:val="center"/>
          </w:tcPr>
          <w:p w14:paraId="45B5E2B0" w14:textId="77777777" w:rsidR="00FF7D27" w:rsidRDefault="00FF7D27" w:rsidP="007E67E0">
            <w:pPr>
              <w:pStyle w:val="afffffffff9"/>
              <w:spacing w:before="78" w:after="156"/>
            </w:pPr>
          </w:p>
        </w:tc>
        <w:tc>
          <w:tcPr>
            <w:tcW w:w="1024" w:type="dxa"/>
            <w:shd w:val="clear" w:color="auto" w:fill="auto"/>
            <w:vAlign w:val="center"/>
          </w:tcPr>
          <w:p w14:paraId="6DC6514D" w14:textId="77777777" w:rsidR="00FF7D27" w:rsidRDefault="00FF7D27" w:rsidP="007E67E0">
            <w:pPr>
              <w:pStyle w:val="afffffffff9"/>
              <w:spacing w:before="78" w:after="156"/>
            </w:pPr>
          </w:p>
        </w:tc>
        <w:tc>
          <w:tcPr>
            <w:tcW w:w="1024" w:type="dxa"/>
            <w:shd w:val="clear" w:color="auto" w:fill="auto"/>
            <w:vAlign w:val="center"/>
          </w:tcPr>
          <w:p w14:paraId="6C29EF3B" w14:textId="77777777" w:rsidR="00FF7D27" w:rsidRDefault="00FF7D27" w:rsidP="007E67E0">
            <w:pPr>
              <w:pStyle w:val="afffffffff9"/>
              <w:spacing w:before="78" w:after="156"/>
            </w:pPr>
          </w:p>
        </w:tc>
        <w:tc>
          <w:tcPr>
            <w:tcW w:w="1023" w:type="dxa"/>
            <w:shd w:val="clear" w:color="auto" w:fill="auto"/>
            <w:vAlign w:val="center"/>
          </w:tcPr>
          <w:p w14:paraId="1FCB98CE" w14:textId="77777777" w:rsidR="00FF7D27" w:rsidRDefault="00FF7D27" w:rsidP="007E67E0">
            <w:pPr>
              <w:pStyle w:val="afffffffff9"/>
              <w:spacing w:before="78" w:after="156"/>
            </w:pPr>
          </w:p>
        </w:tc>
        <w:tc>
          <w:tcPr>
            <w:tcW w:w="1025" w:type="dxa"/>
            <w:shd w:val="clear" w:color="auto" w:fill="auto"/>
            <w:vAlign w:val="center"/>
          </w:tcPr>
          <w:p w14:paraId="60B1DFBD" w14:textId="77777777" w:rsidR="00FF7D27" w:rsidRDefault="00FF7D27" w:rsidP="007E67E0">
            <w:pPr>
              <w:pStyle w:val="afffffffff9"/>
              <w:spacing w:before="78" w:after="156"/>
            </w:pPr>
          </w:p>
        </w:tc>
        <w:tc>
          <w:tcPr>
            <w:tcW w:w="1023" w:type="dxa"/>
          </w:tcPr>
          <w:p w14:paraId="22E14BC0" w14:textId="77777777" w:rsidR="00FF7D27" w:rsidRDefault="00FF7D27" w:rsidP="007E67E0">
            <w:pPr>
              <w:pStyle w:val="afffffffff9"/>
              <w:spacing w:before="78" w:after="156"/>
            </w:pPr>
          </w:p>
        </w:tc>
        <w:tc>
          <w:tcPr>
            <w:tcW w:w="1023" w:type="dxa"/>
          </w:tcPr>
          <w:p w14:paraId="3823C26B" w14:textId="77777777" w:rsidR="00FF7D27" w:rsidRDefault="00FF7D27" w:rsidP="007E67E0">
            <w:pPr>
              <w:pStyle w:val="afffffffff9"/>
              <w:spacing w:before="78" w:after="156"/>
            </w:pPr>
          </w:p>
        </w:tc>
        <w:tc>
          <w:tcPr>
            <w:tcW w:w="1023" w:type="dxa"/>
          </w:tcPr>
          <w:p w14:paraId="4EE64927" w14:textId="77777777" w:rsidR="00FF7D27" w:rsidRDefault="00FF7D27" w:rsidP="007E67E0">
            <w:pPr>
              <w:pStyle w:val="afffffffff9"/>
              <w:spacing w:before="78" w:after="156"/>
            </w:pPr>
          </w:p>
        </w:tc>
      </w:tr>
      <w:tr w:rsidR="00FF7D27" w14:paraId="2BB3CE6F" w14:textId="77777777" w:rsidTr="00FF7D27">
        <w:trPr>
          <w:trHeight w:val="245"/>
          <w:jc w:val="center"/>
        </w:trPr>
        <w:tc>
          <w:tcPr>
            <w:tcW w:w="1026" w:type="dxa"/>
            <w:shd w:val="clear" w:color="auto" w:fill="auto"/>
            <w:vAlign w:val="center"/>
          </w:tcPr>
          <w:p w14:paraId="2725C050" w14:textId="77777777" w:rsidR="00FF7D27" w:rsidRDefault="00FF7D27" w:rsidP="007E67E0">
            <w:pPr>
              <w:pStyle w:val="afffffffff9"/>
              <w:spacing w:before="78" w:after="156"/>
            </w:pPr>
          </w:p>
        </w:tc>
        <w:tc>
          <w:tcPr>
            <w:tcW w:w="1026" w:type="dxa"/>
            <w:shd w:val="clear" w:color="auto" w:fill="auto"/>
            <w:vAlign w:val="center"/>
          </w:tcPr>
          <w:p w14:paraId="6E4F763B" w14:textId="77777777" w:rsidR="00FF7D27" w:rsidRDefault="00FF7D27" w:rsidP="007E67E0">
            <w:pPr>
              <w:pStyle w:val="afffffffff9"/>
              <w:spacing w:before="78" w:after="156"/>
            </w:pPr>
          </w:p>
        </w:tc>
        <w:tc>
          <w:tcPr>
            <w:tcW w:w="1024" w:type="dxa"/>
            <w:shd w:val="clear" w:color="auto" w:fill="auto"/>
            <w:vAlign w:val="center"/>
          </w:tcPr>
          <w:p w14:paraId="7977A5F9" w14:textId="77777777" w:rsidR="00FF7D27" w:rsidRDefault="00FF7D27" w:rsidP="007E67E0">
            <w:pPr>
              <w:pStyle w:val="afffffffff9"/>
              <w:spacing w:before="78" w:after="156"/>
            </w:pPr>
          </w:p>
        </w:tc>
        <w:tc>
          <w:tcPr>
            <w:tcW w:w="1024" w:type="dxa"/>
            <w:shd w:val="clear" w:color="auto" w:fill="auto"/>
            <w:vAlign w:val="center"/>
          </w:tcPr>
          <w:p w14:paraId="7E273B10" w14:textId="77777777" w:rsidR="00FF7D27" w:rsidRDefault="00FF7D27" w:rsidP="007E67E0">
            <w:pPr>
              <w:pStyle w:val="afffffffff9"/>
              <w:spacing w:before="78" w:after="156"/>
            </w:pPr>
          </w:p>
        </w:tc>
        <w:tc>
          <w:tcPr>
            <w:tcW w:w="1023" w:type="dxa"/>
            <w:shd w:val="clear" w:color="auto" w:fill="auto"/>
            <w:vAlign w:val="center"/>
          </w:tcPr>
          <w:p w14:paraId="4211CD86" w14:textId="77777777" w:rsidR="00FF7D27" w:rsidRDefault="00FF7D27" w:rsidP="007E67E0">
            <w:pPr>
              <w:pStyle w:val="afffffffff9"/>
              <w:spacing w:before="78" w:after="156"/>
            </w:pPr>
          </w:p>
        </w:tc>
        <w:tc>
          <w:tcPr>
            <w:tcW w:w="1025" w:type="dxa"/>
            <w:shd w:val="clear" w:color="auto" w:fill="auto"/>
            <w:vAlign w:val="center"/>
          </w:tcPr>
          <w:p w14:paraId="40065922" w14:textId="77777777" w:rsidR="00FF7D27" w:rsidRDefault="00FF7D27" w:rsidP="007E67E0">
            <w:pPr>
              <w:pStyle w:val="afffffffff9"/>
              <w:spacing w:before="78" w:after="156"/>
            </w:pPr>
          </w:p>
        </w:tc>
        <w:tc>
          <w:tcPr>
            <w:tcW w:w="1023" w:type="dxa"/>
          </w:tcPr>
          <w:p w14:paraId="4E9643D1" w14:textId="77777777" w:rsidR="00FF7D27" w:rsidRDefault="00FF7D27" w:rsidP="007E67E0">
            <w:pPr>
              <w:pStyle w:val="afffffffff9"/>
              <w:spacing w:before="78" w:after="156"/>
            </w:pPr>
          </w:p>
        </w:tc>
        <w:tc>
          <w:tcPr>
            <w:tcW w:w="1023" w:type="dxa"/>
          </w:tcPr>
          <w:p w14:paraId="75B49A4A" w14:textId="77777777" w:rsidR="00FF7D27" w:rsidRDefault="00FF7D27" w:rsidP="007E67E0">
            <w:pPr>
              <w:pStyle w:val="afffffffff9"/>
              <w:spacing w:before="78" w:after="156"/>
            </w:pPr>
          </w:p>
        </w:tc>
        <w:tc>
          <w:tcPr>
            <w:tcW w:w="1023" w:type="dxa"/>
          </w:tcPr>
          <w:p w14:paraId="2C900245" w14:textId="77777777" w:rsidR="00FF7D27" w:rsidRDefault="00FF7D27" w:rsidP="007E67E0">
            <w:pPr>
              <w:pStyle w:val="afffffffff9"/>
              <w:spacing w:before="78" w:after="156"/>
            </w:pPr>
          </w:p>
        </w:tc>
      </w:tr>
      <w:tr w:rsidR="00FF7D27" w14:paraId="40326C66" w14:textId="77777777" w:rsidTr="00FF7D27">
        <w:trPr>
          <w:trHeight w:val="245"/>
          <w:jc w:val="center"/>
        </w:trPr>
        <w:tc>
          <w:tcPr>
            <w:tcW w:w="1026" w:type="dxa"/>
            <w:shd w:val="clear" w:color="auto" w:fill="auto"/>
            <w:vAlign w:val="center"/>
          </w:tcPr>
          <w:p w14:paraId="2C034919" w14:textId="77777777" w:rsidR="00FF7D27" w:rsidRDefault="00FF7D27" w:rsidP="007E67E0">
            <w:pPr>
              <w:pStyle w:val="afffffffff9"/>
              <w:spacing w:before="78" w:after="156"/>
            </w:pPr>
          </w:p>
        </w:tc>
        <w:tc>
          <w:tcPr>
            <w:tcW w:w="1026" w:type="dxa"/>
            <w:shd w:val="clear" w:color="auto" w:fill="auto"/>
            <w:vAlign w:val="center"/>
          </w:tcPr>
          <w:p w14:paraId="15181695" w14:textId="77777777" w:rsidR="00FF7D27" w:rsidRDefault="00FF7D27" w:rsidP="007E67E0">
            <w:pPr>
              <w:pStyle w:val="afffffffff9"/>
              <w:spacing w:before="78" w:after="156"/>
            </w:pPr>
          </w:p>
        </w:tc>
        <w:tc>
          <w:tcPr>
            <w:tcW w:w="1024" w:type="dxa"/>
            <w:shd w:val="clear" w:color="auto" w:fill="auto"/>
            <w:vAlign w:val="center"/>
          </w:tcPr>
          <w:p w14:paraId="58270514" w14:textId="77777777" w:rsidR="00FF7D27" w:rsidRDefault="00FF7D27" w:rsidP="007E67E0">
            <w:pPr>
              <w:pStyle w:val="afffffffff9"/>
              <w:spacing w:before="78" w:after="156"/>
            </w:pPr>
          </w:p>
        </w:tc>
        <w:tc>
          <w:tcPr>
            <w:tcW w:w="1024" w:type="dxa"/>
            <w:shd w:val="clear" w:color="auto" w:fill="auto"/>
            <w:vAlign w:val="center"/>
          </w:tcPr>
          <w:p w14:paraId="6BFABDE2" w14:textId="77777777" w:rsidR="00FF7D27" w:rsidRDefault="00FF7D27" w:rsidP="007E67E0">
            <w:pPr>
              <w:pStyle w:val="afffffffff9"/>
              <w:spacing w:before="78" w:after="156"/>
            </w:pPr>
          </w:p>
        </w:tc>
        <w:tc>
          <w:tcPr>
            <w:tcW w:w="1023" w:type="dxa"/>
            <w:shd w:val="clear" w:color="auto" w:fill="auto"/>
            <w:vAlign w:val="center"/>
          </w:tcPr>
          <w:p w14:paraId="0D537D58" w14:textId="77777777" w:rsidR="00FF7D27" w:rsidRDefault="00FF7D27" w:rsidP="007E67E0">
            <w:pPr>
              <w:pStyle w:val="afffffffff9"/>
              <w:spacing w:before="78" w:after="156"/>
            </w:pPr>
          </w:p>
        </w:tc>
        <w:tc>
          <w:tcPr>
            <w:tcW w:w="1025" w:type="dxa"/>
            <w:shd w:val="clear" w:color="auto" w:fill="auto"/>
            <w:vAlign w:val="center"/>
          </w:tcPr>
          <w:p w14:paraId="56FC3E5B" w14:textId="77777777" w:rsidR="00FF7D27" w:rsidRDefault="00FF7D27" w:rsidP="007E67E0">
            <w:pPr>
              <w:pStyle w:val="afffffffff9"/>
              <w:spacing w:before="78" w:after="156"/>
            </w:pPr>
          </w:p>
        </w:tc>
        <w:tc>
          <w:tcPr>
            <w:tcW w:w="1023" w:type="dxa"/>
          </w:tcPr>
          <w:p w14:paraId="25F11B67" w14:textId="77777777" w:rsidR="00FF7D27" w:rsidRDefault="00FF7D27" w:rsidP="007E67E0">
            <w:pPr>
              <w:pStyle w:val="afffffffff9"/>
              <w:spacing w:before="78" w:after="156"/>
            </w:pPr>
          </w:p>
        </w:tc>
        <w:tc>
          <w:tcPr>
            <w:tcW w:w="1023" w:type="dxa"/>
          </w:tcPr>
          <w:p w14:paraId="2DB4F8F0" w14:textId="77777777" w:rsidR="00FF7D27" w:rsidRDefault="00FF7D27" w:rsidP="007E67E0">
            <w:pPr>
              <w:pStyle w:val="afffffffff9"/>
              <w:spacing w:before="78" w:after="156"/>
            </w:pPr>
          </w:p>
        </w:tc>
        <w:tc>
          <w:tcPr>
            <w:tcW w:w="1023" w:type="dxa"/>
          </w:tcPr>
          <w:p w14:paraId="12BEE3B6" w14:textId="77777777" w:rsidR="00FF7D27" w:rsidRDefault="00FF7D27" w:rsidP="007E67E0">
            <w:pPr>
              <w:pStyle w:val="afffffffff9"/>
              <w:spacing w:before="78" w:after="156"/>
            </w:pPr>
          </w:p>
        </w:tc>
      </w:tr>
      <w:tr w:rsidR="00FF7D27" w14:paraId="3B7BCFE6" w14:textId="77777777" w:rsidTr="00FF7D27">
        <w:trPr>
          <w:trHeight w:val="245"/>
          <w:jc w:val="center"/>
        </w:trPr>
        <w:tc>
          <w:tcPr>
            <w:tcW w:w="1026" w:type="dxa"/>
            <w:shd w:val="clear" w:color="auto" w:fill="auto"/>
            <w:vAlign w:val="center"/>
          </w:tcPr>
          <w:p w14:paraId="69755021" w14:textId="77777777" w:rsidR="00FF7D27" w:rsidRDefault="00FF7D27" w:rsidP="007E67E0">
            <w:pPr>
              <w:pStyle w:val="afffffffff9"/>
              <w:spacing w:before="78" w:after="156"/>
            </w:pPr>
          </w:p>
        </w:tc>
        <w:tc>
          <w:tcPr>
            <w:tcW w:w="1026" w:type="dxa"/>
            <w:shd w:val="clear" w:color="auto" w:fill="auto"/>
            <w:vAlign w:val="center"/>
          </w:tcPr>
          <w:p w14:paraId="54900257" w14:textId="77777777" w:rsidR="00FF7D27" w:rsidRDefault="00FF7D27" w:rsidP="007E67E0">
            <w:pPr>
              <w:pStyle w:val="afffffffff9"/>
              <w:spacing w:before="78" w:after="156"/>
            </w:pPr>
          </w:p>
        </w:tc>
        <w:tc>
          <w:tcPr>
            <w:tcW w:w="1024" w:type="dxa"/>
            <w:shd w:val="clear" w:color="auto" w:fill="auto"/>
            <w:vAlign w:val="center"/>
          </w:tcPr>
          <w:p w14:paraId="33B6A337" w14:textId="77777777" w:rsidR="00FF7D27" w:rsidRDefault="00FF7D27" w:rsidP="007E67E0">
            <w:pPr>
              <w:pStyle w:val="afffffffff9"/>
              <w:spacing w:before="78" w:after="156"/>
            </w:pPr>
          </w:p>
        </w:tc>
        <w:tc>
          <w:tcPr>
            <w:tcW w:w="1024" w:type="dxa"/>
            <w:shd w:val="clear" w:color="auto" w:fill="auto"/>
            <w:vAlign w:val="center"/>
          </w:tcPr>
          <w:p w14:paraId="00A04622" w14:textId="77777777" w:rsidR="00FF7D27" w:rsidRDefault="00FF7D27" w:rsidP="007E67E0">
            <w:pPr>
              <w:pStyle w:val="afffffffff9"/>
              <w:spacing w:before="78" w:after="156"/>
            </w:pPr>
          </w:p>
        </w:tc>
        <w:tc>
          <w:tcPr>
            <w:tcW w:w="1023" w:type="dxa"/>
            <w:shd w:val="clear" w:color="auto" w:fill="auto"/>
            <w:vAlign w:val="center"/>
          </w:tcPr>
          <w:p w14:paraId="1FAF2EF7" w14:textId="77777777" w:rsidR="00FF7D27" w:rsidRDefault="00FF7D27" w:rsidP="007E67E0">
            <w:pPr>
              <w:pStyle w:val="afffffffff9"/>
              <w:spacing w:before="78" w:after="156"/>
            </w:pPr>
          </w:p>
        </w:tc>
        <w:tc>
          <w:tcPr>
            <w:tcW w:w="1025" w:type="dxa"/>
            <w:shd w:val="clear" w:color="auto" w:fill="auto"/>
            <w:vAlign w:val="center"/>
          </w:tcPr>
          <w:p w14:paraId="1EA97E71" w14:textId="77777777" w:rsidR="00FF7D27" w:rsidRDefault="00FF7D27" w:rsidP="007E67E0">
            <w:pPr>
              <w:pStyle w:val="afffffffff9"/>
              <w:spacing w:before="78" w:after="156"/>
            </w:pPr>
          </w:p>
        </w:tc>
        <w:tc>
          <w:tcPr>
            <w:tcW w:w="1023" w:type="dxa"/>
          </w:tcPr>
          <w:p w14:paraId="676489AE" w14:textId="77777777" w:rsidR="00FF7D27" w:rsidRDefault="00FF7D27" w:rsidP="007E67E0">
            <w:pPr>
              <w:pStyle w:val="afffffffff9"/>
              <w:spacing w:before="78" w:after="156"/>
            </w:pPr>
          </w:p>
        </w:tc>
        <w:tc>
          <w:tcPr>
            <w:tcW w:w="1023" w:type="dxa"/>
          </w:tcPr>
          <w:p w14:paraId="1702CB7E" w14:textId="77777777" w:rsidR="00FF7D27" w:rsidRDefault="00FF7D27" w:rsidP="007E67E0">
            <w:pPr>
              <w:pStyle w:val="afffffffff9"/>
              <w:spacing w:before="78" w:after="156"/>
            </w:pPr>
          </w:p>
        </w:tc>
        <w:tc>
          <w:tcPr>
            <w:tcW w:w="1023" w:type="dxa"/>
          </w:tcPr>
          <w:p w14:paraId="61455286" w14:textId="77777777" w:rsidR="00FF7D27" w:rsidRDefault="00FF7D27" w:rsidP="007E67E0">
            <w:pPr>
              <w:pStyle w:val="afffffffff9"/>
              <w:spacing w:before="78" w:after="156"/>
            </w:pPr>
          </w:p>
        </w:tc>
      </w:tr>
      <w:tr w:rsidR="00FF7D27" w14:paraId="637AF535" w14:textId="77777777" w:rsidTr="00FF7D27">
        <w:trPr>
          <w:trHeight w:val="252"/>
          <w:jc w:val="center"/>
        </w:trPr>
        <w:tc>
          <w:tcPr>
            <w:tcW w:w="1026" w:type="dxa"/>
            <w:shd w:val="clear" w:color="auto" w:fill="auto"/>
            <w:vAlign w:val="center"/>
          </w:tcPr>
          <w:p w14:paraId="17E36FA4" w14:textId="77777777" w:rsidR="00FF7D27" w:rsidRDefault="00FF7D27" w:rsidP="007E67E0">
            <w:pPr>
              <w:pStyle w:val="afffffffff9"/>
              <w:spacing w:before="78" w:after="156"/>
            </w:pPr>
          </w:p>
        </w:tc>
        <w:tc>
          <w:tcPr>
            <w:tcW w:w="1026" w:type="dxa"/>
            <w:shd w:val="clear" w:color="auto" w:fill="auto"/>
            <w:vAlign w:val="center"/>
          </w:tcPr>
          <w:p w14:paraId="0B3EAC31" w14:textId="77777777" w:rsidR="00FF7D27" w:rsidRDefault="00FF7D27" w:rsidP="007E67E0">
            <w:pPr>
              <w:pStyle w:val="afffffffff9"/>
              <w:spacing w:before="78" w:after="156"/>
            </w:pPr>
          </w:p>
        </w:tc>
        <w:tc>
          <w:tcPr>
            <w:tcW w:w="1024" w:type="dxa"/>
            <w:shd w:val="clear" w:color="auto" w:fill="auto"/>
            <w:vAlign w:val="center"/>
          </w:tcPr>
          <w:p w14:paraId="7E607D75" w14:textId="77777777" w:rsidR="00FF7D27" w:rsidRDefault="00FF7D27" w:rsidP="007E67E0">
            <w:pPr>
              <w:pStyle w:val="afffffffff9"/>
              <w:spacing w:before="78" w:after="156"/>
            </w:pPr>
          </w:p>
        </w:tc>
        <w:tc>
          <w:tcPr>
            <w:tcW w:w="1024" w:type="dxa"/>
            <w:shd w:val="clear" w:color="auto" w:fill="auto"/>
            <w:vAlign w:val="center"/>
          </w:tcPr>
          <w:p w14:paraId="56B9F168" w14:textId="77777777" w:rsidR="00FF7D27" w:rsidRDefault="00FF7D27" w:rsidP="007E67E0">
            <w:pPr>
              <w:pStyle w:val="afffffffff9"/>
              <w:spacing w:before="78" w:after="156"/>
            </w:pPr>
          </w:p>
        </w:tc>
        <w:tc>
          <w:tcPr>
            <w:tcW w:w="1023" w:type="dxa"/>
            <w:shd w:val="clear" w:color="auto" w:fill="auto"/>
            <w:vAlign w:val="center"/>
          </w:tcPr>
          <w:p w14:paraId="366EFF05" w14:textId="77777777" w:rsidR="00FF7D27" w:rsidRDefault="00FF7D27" w:rsidP="007E67E0">
            <w:pPr>
              <w:pStyle w:val="afffffffff9"/>
              <w:spacing w:before="78" w:after="156"/>
            </w:pPr>
          </w:p>
        </w:tc>
        <w:tc>
          <w:tcPr>
            <w:tcW w:w="1025" w:type="dxa"/>
            <w:shd w:val="clear" w:color="auto" w:fill="auto"/>
            <w:vAlign w:val="center"/>
          </w:tcPr>
          <w:p w14:paraId="5B3A2D4B" w14:textId="77777777" w:rsidR="00FF7D27" w:rsidRDefault="00FF7D27" w:rsidP="007E67E0">
            <w:pPr>
              <w:pStyle w:val="afffffffff9"/>
              <w:spacing w:before="78" w:after="156"/>
            </w:pPr>
          </w:p>
        </w:tc>
        <w:tc>
          <w:tcPr>
            <w:tcW w:w="1023" w:type="dxa"/>
          </w:tcPr>
          <w:p w14:paraId="61E88537" w14:textId="77777777" w:rsidR="00FF7D27" w:rsidRDefault="00FF7D27" w:rsidP="007E67E0">
            <w:pPr>
              <w:pStyle w:val="afffffffff9"/>
              <w:spacing w:before="78" w:after="156"/>
            </w:pPr>
          </w:p>
        </w:tc>
        <w:tc>
          <w:tcPr>
            <w:tcW w:w="1023" w:type="dxa"/>
          </w:tcPr>
          <w:p w14:paraId="304B6932" w14:textId="77777777" w:rsidR="00FF7D27" w:rsidRDefault="00FF7D27" w:rsidP="007E67E0">
            <w:pPr>
              <w:pStyle w:val="afffffffff9"/>
              <w:spacing w:before="78" w:after="156"/>
            </w:pPr>
          </w:p>
        </w:tc>
        <w:tc>
          <w:tcPr>
            <w:tcW w:w="1023" w:type="dxa"/>
          </w:tcPr>
          <w:p w14:paraId="580F7150" w14:textId="77777777" w:rsidR="00FF7D27" w:rsidRDefault="00FF7D27" w:rsidP="007E67E0">
            <w:pPr>
              <w:pStyle w:val="afffffffff9"/>
              <w:spacing w:before="78" w:after="156"/>
            </w:pPr>
          </w:p>
        </w:tc>
      </w:tr>
      <w:tr w:rsidR="00FF7D27" w14:paraId="32A8DFD1" w14:textId="77777777" w:rsidTr="00FF7D27">
        <w:trPr>
          <w:trHeight w:val="245"/>
          <w:jc w:val="center"/>
        </w:trPr>
        <w:tc>
          <w:tcPr>
            <w:tcW w:w="1026" w:type="dxa"/>
            <w:shd w:val="clear" w:color="auto" w:fill="auto"/>
            <w:vAlign w:val="center"/>
          </w:tcPr>
          <w:p w14:paraId="7F1DE8B6" w14:textId="77777777" w:rsidR="00FF7D27" w:rsidRDefault="00FF7D27" w:rsidP="007E67E0">
            <w:pPr>
              <w:pStyle w:val="afffffffff9"/>
              <w:spacing w:before="78" w:after="156"/>
            </w:pPr>
          </w:p>
        </w:tc>
        <w:tc>
          <w:tcPr>
            <w:tcW w:w="1026" w:type="dxa"/>
            <w:shd w:val="clear" w:color="auto" w:fill="auto"/>
            <w:vAlign w:val="center"/>
          </w:tcPr>
          <w:p w14:paraId="397594FD" w14:textId="77777777" w:rsidR="00FF7D27" w:rsidRDefault="00FF7D27" w:rsidP="007E67E0">
            <w:pPr>
              <w:pStyle w:val="afffffffff9"/>
              <w:spacing w:before="78" w:after="156"/>
            </w:pPr>
          </w:p>
        </w:tc>
        <w:tc>
          <w:tcPr>
            <w:tcW w:w="1024" w:type="dxa"/>
            <w:shd w:val="clear" w:color="auto" w:fill="auto"/>
            <w:vAlign w:val="center"/>
          </w:tcPr>
          <w:p w14:paraId="6EE185F3" w14:textId="77777777" w:rsidR="00FF7D27" w:rsidRDefault="00FF7D27" w:rsidP="007E67E0">
            <w:pPr>
              <w:pStyle w:val="afffffffff9"/>
              <w:spacing w:before="78" w:after="156"/>
            </w:pPr>
          </w:p>
        </w:tc>
        <w:tc>
          <w:tcPr>
            <w:tcW w:w="1024" w:type="dxa"/>
            <w:shd w:val="clear" w:color="auto" w:fill="auto"/>
            <w:vAlign w:val="center"/>
          </w:tcPr>
          <w:p w14:paraId="5CDCA586" w14:textId="77777777" w:rsidR="00FF7D27" w:rsidRDefault="00FF7D27" w:rsidP="007E67E0">
            <w:pPr>
              <w:pStyle w:val="afffffffff9"/>
              <w:spacing w:before="78" w:after="156"/>
            </w:pPr>
          </w:p>
        </w:tc>
        <w:tc>
          <w:tcPr>
            <w:tcW w:w="1023" w:type="dxa"/>
            <w:shd w:val="clear" w:color="auto" w:fill="auto"/>
            <w:vAlign w:val="center"/>
          </w:tcPr>
          <w:p w14:paraId="17C6F567" w14:textId="77777777" w:rsidR="00FF7D27" w:rsidRDefault="00FF7D27" w:rsidP="007E67E0">
            <w:pPr>
              <w:pStyle w:val="afffffffff9"/>
              <w:spacing w:before="78" w:after="156"/>
            </w:pPr>
          </w:p>
        </w:tc>
        <w:tc>
          <w:tcPr>
            <w:tcW w:w="1025" w:type="dxa"/>
            <w:shd w:val="clear" w:color="auto" w:fill="auto"/>
            <w:vAlign w:val="center"/>
          </w:tcPr>
          <w:p w14:paraId="46C11D3A" w14:textId="77777777" w:rsidR="00FF7D27" w:rsidRDefault="00FF7D27" w:rsidP="007E67E0">
            <w:pPr>
              <w:pStyle w:val="afffffffff9"/>
              <w:spacing w:before="78" w:after="156"/>
            </w:pPr>
          </w:p>
        </w:tc>
        <w:tc>
          <w:tcPr>
            <w:tcW w:w="1023" w:type="dxa"/>
          </w:tcPr>
          <w:p w14:paraId="798B055F" w14:textId="77777777" w:rsidR="00FF7D27" w:rsidRDefault="00FF7D27" w:rsidP="007E67E0">
            <w:pPr>
              <w:pStyle w:val="afffffffff9"/>
              <w:spacing w:before="78" w:after="156"/>
            </w:pPr>
          </w:p>
        </w:tc>
        <w:tc>
          <w:tcPr>
            <w:tcW w:w="1023" w:type="dxa"/>
          </w:tcPr>
          <w:p w14:paraId="6559FC67" w14:textId="77777777" w:rsidR="00FF7D27" w:rsidRDefault="00FF7D27" w:rsidP="007E67E0">
            <w:pPr>
              <w:pStyle w:val="afffffffff9"/>
              <w:spacing w:before="78" w:after="156"/>
            </w:pPr>
          </w:p>
        </w:tc>
        <w:tc>
          <w:tcPr>
            <w:tcW w:w="1023" w:type="dxa"/>
          </w:tcPr>
          <w:p w14:paraId="4834F507" w14:textId="77777777" w:rsidR="00FF7D27" w:rsidRDefault="00FF7D27" w:rsidP="007E67E0">
            <w:pPr>
              <w:pStyle w:val="afffffffff9"/>
              <w:spacing w:before="78" w:after="156"/>
            </w:pPr>
          </w:p>
        </w:tc>
      </w:tr>
      <w:tr w:rsidR="00FF7D27" w14:paraId="707A1A7C" w14:textId="77777777" w:rsidTr="00FF7D27">
        <w:trPr>
          <w:trHeight w:val="245"/>
          <w:jc w:val="center"/>
        </w:trPr>
        <w:tc>
          <w:tcPr>
            <w:tcW w:w="1026" w:type="dxa"/>
            <w:shd w:val="clear" w:color="auto" w:fill="auto"/>
            <w:vAlign w:val="center"/>
          </w:tcPr>
          <w:p w14:paraId="139F1957" w14:textId="77777777" w:rsidR="00FF7D27" w:rsidRDefault="00FF7D27" w:rsidP="007E67E0">
            <w:pPr>
              <w:pStyle w:val="afffffffff9"/>
              <w:spacing w:before="78" w:after="156"/>
            </w:pPr>
          </w:p>
        </w:tc>
        <w:tc>
          <w:tcPr>
            <w:tcW w:w="1026" w:type="dxa"/>
            <w:shd w:val="clear" w:color="auto" w:fill="auto"/>
            <w:vAlign w:val="center"/>
          </w:tcPr>
          <w:p w14:paraId="599BCBDC" w14:textId="77777777" w:rsidR="00FF7D27" w:rsidRDefault="00FF7D27" w:rsidP="007E67E0">
            <w:pPr>
              <w:pStyle w:val="afffffffff9"/>
              <w:spacing w:before="78" w:after="156"/>
            </w:pPr>
          </w:p>
        </w:tc>
        <w:tc>
          <w:tcPr>
            <w:tcW w:w="1024" w:type="dxa"/>
            <w:shd w:val="clear" w:color="auto" w:fill="auto"/>
            <w:vAlign w:val="center"/>
          </w:tcPr>
          <w:p w14:paraId="48E8AC09" w14:textId="77777777" w:rsidR="00FF7D27" w:rsidRDefault="00FF7D27" w:rsidP="007E67E0">
            <w:pPr>
              <w:pStyle w:val="afffffffff9"/>
              <w:spacing w:before="78" w:after="156"/>
            </w:pPr>
          </w:p>
        </w:tc>
        <w:tc>
          <w:tcPr>
            <w:tcW w:w="1024" w:type="dxa"/>
            <w:shd w:val="clear" w:color="auto" w:fill="auto"/>
            <w:vAlign w:val="center"/>
          </w:tcPr>
          <w:p w14:paraId="211CAB70" w14:textId="77777777" w:rsidR="00FF7D27" w:rsidRDefault="00FF7D27" w:rsidP="007E67E0">
            <w:pPr>
              <w:pStyle w:val="afffffffff9"/>
              <w:spacing w:before="78" w:after="156"/>
            </w:pPr>
          </w:p>
        </w:tc>
        <w:tc>
          <w:tcPr>
            <w:tcW w:w="1023" w:type="dxa"/>
            <w:shd w:val="clear" w:color="auto" w:fill="auto"/>
            <w:vAlign w:val="center"/>
          </w:tcPr>
          <w:p w14:paraId="63E9BD2E" w14:textId="77777777" w:rsidR="00FF7D27" w:rsidRDefault="00FF7D27" w:rsidP="007E67E0">
            <w:pPr>
              <w:pStyle w:val="afffffffff9"/>
              <w:spacing w:before="78" w:after="156"/>
            </w:pPr>
          </w:p>
        </w:tc>
        <w:tc>
          <w:tcPr>
            <w:tcW w:w="1025" w:type="dxa"/>
            <w:shd w:val="clear" w:color="auto" w:fill="auto"/>
            <w:vAlign w:val="center"/>
          </w:tcPr>
          <w:p w14:paraId="190B7138" w14:textId="77777777" w:rsidR="00FF7D27" w:rsidRDefault="00FF7D27" w:rsidP="007E67E0">
            <w:pPr>
              <w:pStyle w:val="afffffffff9"/>
              <w:spacing w:before="78" w:after="156"/>
            </w:pPr>
          </w:p>
        </w:tc>
        <w:tc>
          <w:tcPr>
            <w:tcW w:w="1023" w:type="dxa"/>
          </w:tcPr>
          <w:p w14:paraId="67032D36" w14:textId="77777777" w:rsidR="00FF7D27" w:rsidRDefault="00FF7D27" w:rsidP="007E67E0">
            <w:pPr>
              <w:pStyle w:val="afffffffff9"/>
              <w:spacing w:before="78" w:after="156"/>
            </w:pPr>
          </w:p>
        </w:tc>
        <w:tc>
          <w:tcPr>
            <w:tcW w:w="1023" w:type="dxa"/>
          </w:tcPr>
          <w:p w14:paraId="7FEA4F79" w14:textId="77777777" w:rsidR="00FF7D27" w:rsidRDefault="00FF7D27" w:rsidP="007E67E0">
            <w:pPr>
              <w:pStyle w:val="afffffffff9"/>
              <w:spacing w:before="78" w:after="156"/>
            </w:pPr>
          </w:p>
        </w:tc>
        <w:tc>
          <w:tcPr>
            <w:tcW w:w="1023" w:type="dxa"/>
          </w:tcPr>
          <w:p w14:paraId="5AF7D382" w14:textId="77777777" w:rsidR="00FF7D27" w:rsidRDefault="00FF7D27" w:rsidP="007E67E0">
            <w:pPr>
              <w:pStyle w:val="afffffffff9"/>
              <w:spacing w:before="78" w:after="156"/>
            </w:pPr>
          </w:p>
        </w:tc>
      </w:tr>
      <w:tr w:rsidR="00FF7D27" w14:paraId="3BA079C3" w14:textId="77777777" w:rsidTr="00FF7D27">
        <w:trPr>
          <w:trHeight w:val="245"/>
          <w:jc w:val="center"/>
        </w:trPr>
        <w:tc>
          <w:tcPr>
            <w:tcW w:w="1026" w:type="dxa"/>
            <w:shd w:val="clear" w:color="auto" w:fill="auto"/>
            <w:vAlign w:val="center"/>
          </w:tcPr>
          <w:p w14:paraId="1756F558" w14:textId="77777777" w:rsidR="00FF7D27" w:rsidRDefault="00FF7D27" w:rsidP="007E67E0">
            <w:pPr>
              <w:pStyle w:val="afffffffff9"/>
              <w:spacing w:before="78" w:after="156"/>
            </w:pPr>
          </w:p>
        </w:tc>
        <w:tc>
          <w:tcPr>
            <w:tcW w:w="1026" w:type="dxa"/>
            <w:shd w:val="clear" w:color="auto" w:fill="auto"/>
            <w:vAlign w:val="center"/>
          </w:tcPr>
          <w:p w14:paraId="7E0EF2D4" w14:textId="77777777" w:rsidR="00FF7D27" w:rsidRDefault="00FF7D27" w:rsidP="007E67E0">
            <w:pPr>
              <w:pStyle w:val="afffffffff9"/>
              <w:spacing w:before="78" w:after="156"/>
            </w:pPr>
          </w:p>
        </w:tc>
        <w:tc>
          <w:tcPr>
            <w:tcW w:w="1024" w:type="dxa"/>
            <w:shd w:val="clear" w:color="auto" w:fill="auto"/>
            <w:vAlign w:val="center"/>
          </w:tcPr>
          <w:p w14:paraId="1E86A242" w14:textId="77777777" w:rsidR="00FF7D27" w:rsidRDefault="00FF7D27" w:rsidP="007E67E0">
            <w:pPr>
              <w:pStyle w:val="afffffffff9"/>
              <w:spacing w:before="78" w:after="156"/>
            </w:pPr>
          </w:p>
        </w:tc>
        <w:tc>
          <w:tcPr>
            <w:tcW w:w="1024" w:type="dxa"/>
            <w:shd w:val="clear" w:color="auto" w:fill="auto"/>
            <w:vAlign w:val="center"/>
          </w:tcPr>
          <w:p w14:paraId="2E0B7F8A" w14:textId="77777777" w:rsidR="00FF7D27" w:rsidRDefault="00FF7D27" w:rsidP="007E67E0">
            <w:pPr>
              <w:pStyle w:val="afffffffff9"/>
              <w:spacing w:before="78" w:after="156"/>
            </w:pPr>
          </w:p>
        </w:tc>
        <w:tc>
          <w:tcPr>
            <w:tcW w:w="1023" w:type="dxa"/>
            <w:shd w:val="clear" w:color="auto" w:fill="auto"/>
            <w:vAlign w:val="center"/>
          </w:tcPr>
          <w:p w14:paraId="0A28A881" w14:textId="77777777" w:rsidR="00FF7D27" w:rsidRDefault="00FF7D27" w:rsidP="007E67E0">
            <w:pPr>
              <w:pStyle w:val="afffffffff9"/>
              <w:spacing w:before="78" w:after="156"/>
            </w:pPr>
          </w:p>
        </w:tc>
        <w:tc>
          <w:tcPr>
            <w:tcW w:w="1025" w:type="dxa"/>
            <w:shd w:val="clear" w:color="auto" w:fill="auto"/>
            <w:vAlign w:val="center"/>
          </w:tcPr>
          <w:p w14:paraId="54D50865" w14:textId="77777777" w:rsidR="00FF7D27" w:rsidRDefault="00FF7D27" w:rsidP="007E67E0">
            <w:pPr>
              <w:pStyle w:val="afffffffff9"/>
              <w:spacing w:before="78" w:after="156"/>
            </w:pPr>
          </w:p>
        </w:tc>
        <w:tc>
          <w:tcPr>
            <w:tcW w:w="1023" w:type="dxa"/>
          </w:tcPr>
          <w:p w14:paraId="0BAFF8FD" w14:textId="77777777" w:rsidR="00FF7D27" w:rsidRDefault="00FF7D27" w:rsidP="007E67E0">
            <w:pPr>
              <w:pStyle w:val="afffffffff9"/>
              <w:spacing w:before="78" w:after="156"/>
            </w:pPr>
          </w:p>
        </w:tc>
        <w:tc>
          <w:tcPr>
            <w:tcW w:w="1023" w:type="dxa"/>
          </w:tcPr>
          <w:p w14:paraId="78EFC3C5" w14:textId="77777777" w:rsidR="00FF7D27" w:rsidRDefault="00FF7D27" w:rsidP="007E67E0">
            <w:pPr>
              <w:pStyle w:val="afffffffff9"/>
              <w:spacing w:before="78" w:after="156"/>
            </w:pPr>
          </w:p>
        </w:tc>
        <w:tc>
          <w:tcPr>
            <w:tcW w:w="1023" w:type="dxa"/>
          </w:tcPr>
          <w:p w14:paraId="21364FCF" w14:textId="77777777" w:rsidR="00FF7D27" w:rsidRDefault="00FF7D27" w:rsidP="007E67E0">
            <w:pPr>
              <w:pStyle w:val="afffffffff9"/>
              <w:spacing w:before="78" w:after="156"/>
            </w:pPr>
          </w:p>
        </w:tc>
      </w:tr>
      <w:tr w:rsidR="00FF7D27" w14:paraId="7B1208F2" w14:textId="77777777" w:rsidTr="00FF7D27">
        <w:trPr>
          <w:trHeight w:val="245"/>
          <w:jc w:val="center"/>
        </w:trPr>
        <w:tc>
          <w:tcPr>
            <w:tcW w:w="1026" w:type="dxa"/>
            <w:shd w:val="clear" w:color="auto" w:fill="auto"/>
            <w:vAlign w:val="center"/>
          </w:tcPr>
          <w:p w14:paraId="166C0536" w14:textId="77777777" w:rsidR="00FF7D27" w:rsidRDefault="00FF7D27" w:rsidP="007E67E0">
            <w:pPr>
              <w:pStyle w:val="afffffffff9"/>
              <w:spacing w:before="78" w:after="156"/>
            </w:pPr>
          </w:p>
        </w:tc>
        <w:tc>
          <w:tcPr>
            <w:tcW w:w="1026" w:type="dxa"/>
            <w:shd w:val="clear" w:color="auto" w:fill="auto"/>
            <w:vAlign w:val="center"/>
          </w:tcPr>
          <w:p w14:paraId="49109426" w14:textId="77777777" w:rsidR="00FF7D27" w:rsidRDefault="00FF7D27" w:rsidP="007E67E0">
            <w:pPr>
              <w:pStyle w:val="afffffffff9"/>
              <w:spacing w:before="78" w:after="156"/>
            </w:pPr>
          </w:p>
        </w:tc>
        <w:tc>
          <w:tcPr>
            <w:tcW w:w="1024" w:type="dxa"/>
            <w:shd w:val="clear" w:color="auto" w:fill="auto"/>
            <w:vAlign w:val="center"/>
          </w:tcPr>
          <w:p w14:paraId="1C10641A" w14:textId="77777777" w:rsidR="00FF7D27" w:rsidRDefault="00FF7D27" w:rsidP="007E67E0">
            <w:pPr>
              <w:pStyle w:val="afffffffff9"/>
              <w:spacing w:before="78" w:after="156"/>
            </w:pPr>
          </w:p>
        </w:tc>
        <w:tc>
          <w:tcPr>
            <w:tcW w:w="1024" w:type="dxa"/>
            <w:shd w:val="clear" w:color="auto" w:fill="auto"/>
            <w:vAlign w:val="center"/>
          </w:tcPr>
          <w:p w14:paraId="3BDCFB4F" w14:textId="77777777" w:rsidR="00FF7D27" w:rsidRDefault="00FF7D27" w:rsidP="007E67E0">
            <w:pPr>
              <w:pStyle w:val="afffffffff9"/>
              <w:spacing w:before="78" w:after="156"/>
            </w:pPr>
          </w:p>
        </w:tc>
        <w:tc>
          <w:tcPr>
            <w:tcW w:w="1023" w:type="dxa"/>
            <w:shd w:val="clear" w:color="auto" w:fill="auto"/>
            <w:vAlign w:val="center"/>
          </w:tcPr>
          <w:p w14:paraId="27A1D294" w14:textId="77777777" w:rsidR="00FF7D27" w:rsidRDefault="00FF7D27" w:rsidP="007E67E0">
            <w:pPr>
              <w:pStyle w:val="afffffffff9"/>
              <w:spacing w:before="78" w:after="156"/>
            </w:pPr>
          </w:p>
        </w:tc>
        <w:tc>
          <w:tcPr>
            <w:tcW w:w="1025" w:type="dxa"/>
            <w:shd w:val="clear" w:color="auto" w:fill="auto"/>
            <w:vAlign w:val="center"/>
          </w:tcPr>
          <w:p w14:paraId="0618392F" w14:textId="77777777" w:rsidR="00FF7D27" w:rsidRDefault="00FF7D27" w:rsidP="007E67E0">
            <w:pPr>
              <w:pStyle w:val="afffffffff9"/>
              <w:spacing w:before="78" w:after="156"/>
            </w:pPr>
          </w:p>
        </w:tc>
        <w:tc>
          <w:tcPr>
            <w:tcW w:w="1023" w:type="dxa"/>
          </w:tcPr>
          <w:p w14:paraId="6A566323" w14:textId="77777777" w:rsidR="00FF7D27" w:rsidRDefault="00FF7D27" w:rsidP="007E67E0">
            <w:pPr>
              <w:pStyle w:val="afffffffff9"/>
              <w:spacing w:before="78" w:after="156"/>
            </w:pPr>
          </w:p>
        </w:tc>
        <w:tc>
          <w:tcPr>
            <w:tcW w:w="1023" w:type="dxa"/>
          </w:tcPr>
          <w:p w14:paraId="0F263638" w14:textId="77777777" w:rsidR="00FF7D27" w:rsidRDefault="00FF7D27" w:rsidP="007E67E0">
            <w:pPr>
              <w:pStyle w:val="afffffffff9"/>
              <w:spacing w:before="78" w:after="156"/>
            </w:pPr>
          </w:p>
        </w:tc>
        <w:tc>
          <w:tcPr>
            <w:tcW w:w="1023" w:type="dxa"/>
          </w:tcPr>
          <w:p w14:paraId="47FAC987" w14:textId="77777777" w:rsidR="00FF7D27" w:rsidRDefault="00FF7D27" w:rsidP="007E67E0">
            <w:pPr>
              <w:pStyle w:val="afffffffff9"/>
              <w:spacing w:before="78" w:after="156"/>
            </w:pPr>
          </w:p>
        </w:tc>
      </w:tr>
      <w:tr w:rsidR="00FF7D27" w14:paraId="219247CF" w14:textId="77777777" w:rsidTr="00FF7D27">
        <w:trPr>
          <w:trHeight w:val="252"/>
          <w:jc w:val="center"/>
        </w:trPr>
        <w:tc>
          <w:tcPr>
            <w:tcW w:w="1026" w:type="dxa"/>
            <w:shd w:val="clear" w:color="auto" w:fill="auto"/>
            <w:vAlign w:val="center"/>
          </w:tcPr>
          <w:p w14:paraId="7DEE21FF" w14:textId="77777777" w:rsidR="00FF7D27" w:rsidRDefault="00FF7D27" w:rsidP="007E67E0">
            <w:pPr>
              <w:pStyle w:val="afffffffff9"/>
              <w:spacing w:before="78" w:after="156"/>
            </w:pPr>
          </w:p>
        </w:tc>
        <w:tc>
          <w:tcPr>
            <w:tcW w:w="1026" w:type="dxa"/>
            <w:shd w:val="clear" w:color="auto" w:fill="auto"/>
            <w:vAlign w:val="center"/>
          </w:tcPr>
          <w:p w14:paraId="339B3E08" w14:textId="77777777" w:rsidR="00FF7D27" w:rsidRDefault="00FF7D27" w:rsidP="007E67E0">
            <w:pPr>
              <w:pStyle w:val="afffffffff9"/>
              <w:spacing w:before="78" w:after="156"/>
            </w:pPr>
          </w:p>
        </w:tc>
        <w:tc>
          <w:tcPr>
            <w:tcW w:w="1024" w:type="dxa"/>
            <w:shd w:val="clear" w:color="auto" w:fill="auto"/>
            <w:vAlign w:val="center"/>
          </w:tcPr>
          <w:p w14:paraId="65A77F43" w14:textId="77777777" w:rsidR="00FF7D27" w:rsidRDefault="00FF7D27" w:rsidP="007E67E0">
            <w:pPr>
              <w:pStyle w:val="afffffffff9"/>
              <w:spacing w:before="78" w:after="156"/>
            </w:pPr>
          </w:p>
        </w:tc>
        <w:tc>
          <w:tcPr>
            <w:tcW w:w="1024" w:type="dxa"/>
            <w:shd w:val="clear" w:color="auto" w:fill="auto"/>
            <w:vAlign w:val="center"/>
          </w:tcPr>
          <w:p w14:paraId="65CA1CAE" w14:textId="77777777" w:rsidR="00FF7D27" w:rsidRDefault="00FF7D27" w:rsidP="007E67E0">
            <w:pPr>
              <w:pStyle w:val="afffffffff9"/>
              <w:spacing w:before="78" w:after="156"/>
            </w:pPr>
          </w:p>
        </w:tc>
        <w:tc>
          <w:tcPr>
            <w:tcW w:w="1023" w:type="dxa"/>
            <w:shd w:val="clear" w:color="auto" w:fill="auto"/>
            <w:vAlign w:val="center"/>
          </w:tcPr>
          <w:p w14:paraId="15BB3C45" w14:textId="77777777" w:rsidR="00FF7D27" w:rsidRDefault="00FF7D27" w:rsidP="007E67E0">
            <w:pPr>
              <w:pStyle w:val="afffffffff9"/>
              <w:spacing w:before="78" w:after="156"/>
            </w:pPr>
          </w:p>
        </w:tc>
        <w:tc>
          <w:tcPr>
            <w:tcW w:w="1025" w:type="dxa"/>
            <w:shd w:val="clear" w:color="auto" w:fill="auto"/>
            <w:vAlign w:val="center"/>
          </w:tcPr>
          <w:p w14:paraId="4B03DC9C" w14:textId="77777777" w:rsidR="00FF7D27" w:rsidRDefault="00FF7D27" w:rsidP="007E67E0">
            <w:pPr>
              <w:pStyle w:val="afffffffff9"/>
              <w:spacing w:before="78" w:after="156"/>
            </w:pPr>
          </w:p>
        </w:tc>
        <w:tc>
          <w:tcPr>
            <w:tcW w:w="1023" w:type="dxa"/>
          </w:tcPr>
          <w:p w14:paraId="6E3339B1" w14:textId="77777777" w:rsidR="00FF7D27" w:rsidRDefault="00FF7D27" w:rsidP="007E67E0">
            <w:pPr>
              <w:pStyle w:val="afffffffff9"/>
              <w:spacing w:before="78" w:after="156"/>
            </w:pPr>
          </w:p>
        </w:tc>
        <w:tc>
          <w:tcPr>
            <w:tcW w:w="1023" w:type="dxa"/>
          </w:tcPr>
          <w:p w14:paraId="3E392028" w14:textId="77777777" w:rsidR="00FF7D27" w:rsidRDefault="00FF7D27" w:rsidP="007E67E0">
            <w:pPr>
              <w:pStyle w:val="afffffffff9"/>
              <w:spacing w:before="78" w:after="156"/>
            </w:pPr>
          </w:p>
        </w:tc>
        <w:tc>
          <w:tcPr>
            <w:tcW w:w="1023" w:type="dxa"/>
          </w:tcPr>
          <w:p w14:paraId="309364E4" w14:textId="77777777" w:rsidR="00FF7D27" w:rsidRDefault="00FF7D27" w:rsidP="007E67E0">
            <w:pPr>
              <w:pStyle w:val="afffffffff9"/>
              <w:spacing w:before="78" w:after="156"/>
            </w:pPr>
          </w:p>
        </w:tc>
      </w:tr>
      <w:tr w:rsidR="00FF7D27" w14:paraId="7DACDBE9" w14:textId="77777777" w:rsidTr="00FF7D27">
        <w:trPr>
          <w:trHeight w:val="245"/>
          <w:jc w:val="center"/>
        </w:trPr>
        <w:tc>
          <w:tcPr>
            <w:tcW w:w="1026" w:type="dxa"/>
            <w:shd w:val="clear" w:color="auto" w:fill="auto"/>
            <w:vAlign w:val="center"/>
          </w:tcPr>
          <w:p w14:paraId="03D9A6E5" w14:textId="77777777" w:rsidR="00FF7D27" w:rsidRDefault="00FF7D27" w:rsidP="007E67E0">
            <w:pPr>
              <w:pStyle w:val="afffffffff9"/>
              <w:spacing w:before="78" w:after="156"/>
            </w:pPr>
          </w:p>
        </w:tc>
        <w:tc>
          <w:tcPr>
            <w:tcW w:w="1026" w:type="dxa"/>
            <w:shd w:val="clear" w:color="auto" w:fill="auto"/>
            <w:vAlign w:val="center"/>
          </w:tcPr>
          <w:p w14:paraId="4FE458BC" w14:textId="77777777" w:rsidR="00FF7D27" w:rsidRDefault="00FF7D27" w:rsidP="007E67E0">
            <w:pPr>
              <w:pStyle w:val="afffffffff9"/>
              <w:spacing w:before="78" w:after="156"/>
            </w:pPr>
          </w:p>
        </w:tc>
        <w:tc>
          <w:tcPr>
            <w:tcW w:w="1024" w:type="dxa"/>
            <w:shd w:val="clear" w:color="auto" w:fill="auto"/>
            <w:vAlign w:val="center"/>
          </w:tcPr>
          <w:p w14:paraId="062D1152" w14:textId="77777777" w:rsidR="00FF7D27" w:rsidRDefault="00FF7D27" w:rsidP="007E67E0">
            <w:pPr>
              <w:pStyle w:val="afffffffff9"/>
              <w:spacing w:before="78" w:after="156"/>
            </w:pPr>
          </w:p>
        </w:tc>
        <w:tc>
          <w:tcPr>
            <w:tcW w:w="1024" w:type="dxa"/>
            <w:shd w:val="clear" w:color="auto" w:fill="auto"/>
            <w:vAlign w:val="center"/>
          </w:tcPr>
          <w:p w14:paraId="09FE3548" w14:textId="77777777" w:rsidR="00FF7D27" w:rsidRDefault="00FF7D27" w:rsidP="007E67E0">
            <w:pPr>
              <w:pStyle w:val="afffffffff9"/>
              <w:spacing w:before="78" w:after="156"/>
            </w:pPr>
          </w:p>
        </w:tc>
        <w:tc>
          <w:tcPr>
            <w:tcW w:w="1023" w:type="dxa"/>
            <w:shd w:val="clear" w:color="auto" w:fill="auto"/>
            <w:vAlign w:val="center"/>
          </w:tcPr>
          <w:p w14:paraId="784ED15C" w14:textId="77777777" w:rsidR="00FF7D27" w:rsidRDefault="00FF7D27" w:rsidP="007E67E0">
            <w:pPr>
              <w:pStyle w:val="afffffffff9"/>
              <w:spacing w:before="78" w:after="156"/>
            </w:pPr>
          </w:p>
        </w:tc>
        <w:tc>
          <w:tcPr>
            <w:tcW w:w="1025" w:type="dxa"/>
            <w:shd w:val="clear" w:color="auto" w:fill="auto"/>
            <w:vAlign w:val="center"/>
          </w:tcPr>
          <w:p w14:paraId="02C2BE32" w14:textId="77777777" w:rsidR="00FF7D27" w:rsidRDefault="00FF7D27" w:rsidP="007E67E0">
            <w:pPr>
              <w:pStyle w:val="afffffffff9"/>
              <w:spacing w:before="78" w:after="156"/>
            </w:pPr>
          </w:p>
        </w:tc>
        <w:tc>
          <w:tcPr>
            <w:tcW w:w="1023" w:type="dxa"/>
          </w:tcPr>
          <w:p w14:paraId="04073CBD" w14:textId="77777777" w:rsidR="00FF7D27" w:rsidRDefault="00FF7D27" w:rsidP="007E67E0">
            <w:pPr>
              <w:pStyle w:val="afffffffff9"/>
              <w:spacing w:before="78" w:after="156"/>
            </w:pPr>
          </w:p>
        </w:tc>
        <w:tc>
          <w:tcPr>
            <w:tcW w:w="1023" w:type="dxa"/>
          </w:tcPr>
          <w:p w14:paraId="24B1D776" w14:textId="77777777" w:rsidR="00FF7D27" w:rsidRDefault="00FF7D27" w:rsidP="007E67E0">
            <w:pPr>
              <w:pStyle w:val="afffffffff9"/>
              <w:spacing w:before="78" w:after="156"/>
            </w:pPr>
          </w:p>
        </w:tc>
        <w:tc>
          <w:tcPr>
            <w:tcW w:w="1023" w:type="dxa"/>
          </w:tcPr>
          <w:p w14:paraId="55A38832" w14:textId="77777777" w:rsidR="00FF7D27" w:rsidRDefault="00FF7D27" w:rsidP="007E67E0">
            <w:pPr>
              <w:pStyle w:val="afffffffff9"/>
              <w:spacing w:before="78" w:after="156"/>
            </w:pPr>
          </w:p>
        </w:tc>
      </w:tr>
      <w:tr w:rsidR="00FF7D27" w14:paraId="1DAFC7CC" w14:textId="77777777" w:rsidTr="00FF7D27">
        <w:trPr>
          <w:trHeight w:val="245"/>
          <w:jc w:val="center"/>
        </w:trPr>
        <w:tc>
          <w:tcPr>
            <w:tcW w:w="1026" w:type="dxa"/>
            <w:shd w:val="clear" w:color="auto" w:fill="auto"/>
            <w:vAlign w:val="center"/>
          </w:tcPr>
          <w:p w14:paraId="6B7D77D2" w14:textId="77777777" w:rsidR="00FF7D27" w:rsidRDefault="00FF7D27" w:rsidP="007E67E0">
            <w:pPr>
              <w:pStyle w:val="afffffffff9"/>
              <w:spacing w:before="78" w:after="156"/>
            </w:pPr>
          </w:p>
        </w:tc>
        <w:tc>
          <w:tcPr>
            <w:tcW w:w="1026" w:type="dxa"/>
            <w:shd w:val="clear" w:color="auto" w:fill="auto"/>
            <w:vAlign w:val="center"/>
          </w:tcPr>
          <w:p w14:paraId="476AAEFF" w14:textId="77777777" w:rsidR="00FF7D27" w:rsidRDefault="00FF7D27" w:rsidP="007E67E0">
            <w:pPr>
              <w:pStyle w:val="afffffffff9"/>
              <w:spacing w:before="78" w:after="156"/>
            </w:pPr>
          </w:p>
        </w:tc>
        <w:tc>
          <w:tcPr>
            <w:tcW w:w="1024" w:type="dxa"/>
            <w:shd w:val="clear" w:color="auto" w:fill="auto"/>
            <w:vAlign w:val="center"/>
          </w:tcPr>
          <w:p w14:paraId="62C84247" w14:textId="77777777" w:rsidR="00FF7D27" w:rsidRDefault="00FF7D27" w:rsidP="007E67E0">
            <w:pPr>
              <w:pStyle w:val="afffffffff9"/>
              <w:spacing w:before="78" w:after="156"/>
            </w:pPr>
          </w:p>
        </w:tc>
        <w:tc>
          <w:tcPr>
            <w:tcW w:w="1024" w:type="dxa"/>
            <w:shd w:val="clear" w:color="auto" w:fill="auto"/>
            <w:vAlign w:val="center"/>
          </w:tcPr>
          <w:p w14:paraId="37A38F3C" w14:textId="77777777" w:rsidR="00FF7D27" w:rsidRDefault="00FF7D27" w:rsidP="007E67E0">
            <w:pPr>
              <w:pStyle w:val="afffffffff9"/>
              <w:spacing w:before="78" w:after="156"/>
            </w:pPr>
          </w:p>
        </w:tc>
        <w:tc>
          <w:tcPr>
            <w:tcW w:w="1023" w:type="dxa"/>
            <w:shd w:val="clear" w:color="auto" w:fill="auto"/>
            <w:vAlign w:val="center"/>
          </w:tcPr>
          <w:p w14:paraId="18BACACA" w14:textId="77777777" w:rsidR="00FF7D27" w:rsidRDefault="00FF7D27" w:rsidP="007E67E0">
            <w:pPr>
              <w:pStyle w:val="afffffffff9"/>
              <w:spacing w:before="78" w:after="156"/>
            </w:pPr>
          </w:p>
        </w:tc>
        <w:tc>
          <w:tcPr>
            <w:tcW w:w="1025" w:type="dxa"/>
            <w:shd w:val="clear" w:color="auto" w:fill="auto"/>
            <w:vAlign w:val="center"/>
          </w:tcPr>
          <w:p w14:paraId="510260A1" w14:textId="77777777" w:rsidR="00FF7D27" w:rsidRDefault="00FF7D27" w:rsidP="007E67E0">
            <w:pPr>
              <w:pStyle w:val="afffffffff9"/>
              <w:spacing w:before="78" w:after="156"/>
            </w:pPr>
          </w:p>
        </w:tc>
        <w:tc>
          <w:tcPr>
            <w:tcW w:w="1023" w:type="dxa"/>
          </w:tcPr>
          <w:p w14:paraId="6341D1A2" w14:textId="77777777" w:rsidR="00FF7D27" w:rsidRDefault="00FF7D27" w:rsidP="007E67E0">
            <w:pPr>
              <w:pStyle w:val="afffffffff9"/>
              <w:spacing w:before="78" w:after="156"/>
            </w:pPr>
          </w:p>
        </w:tc>
        <w:tc>
          <w:tcPr>
            <w:tcW w:w="1023" w:type="dxa"/>
          </w:tcPr>
          <w:p w14:paraId="6F142930" w14:textId="77777777" w:rsidR="00FF7D27" w:rsidRDefault="00FF7D27" w:rsidP="007E67E0">
            <w:pPr>
              <w:pStyle w:val="afffffffff9"/>
              <w:spacing w:before="78" w:after="156"/>
            </w:pPr>
          </w:p>
        </w:tc>
        <w:tc>
          <w:tcPr>
            <w:tcW w:w="1023" w:type="dxa"/>
          </w:tcPr>
          <w:p w14:paraId="737D0182" w14:textId="77777777" w:rsidR="00FF7D27" w:rsidRDefault="00FF7D27" w:rsidP="007E67E0">
            <w:pPr>
              <w:pStyle w:val="afffffffff9"/>
              <w:spacing w:before="78" w:after="156"/>
            </w:pPr>
          </w:p>
        </w:tc>
      </w:tr>
      <w:tr w:rsidR="00FF7D27" w14:paraId="452E85F5" w14:textId="77777777" w:rsidTr="00FF7D27">
        <w:trPr>
          <w:trHeight w:val="245"/>
          <w:jc w:val="center"/>
        </w:trPr>
        <w:tc>
          <w:tcPr>
            <w:tcW w:w="1026" w:type="dxa"/>
            <w:shd w:val="clear" w:color="auto" w:fill="auto"/>
            <w:vAlign w:val="center"/>
          </w:tcPr>
          <w:p w14:paraId="7B90A26A" w14:textId="77777777" w:rsidR="00FF7D27" w:rsidRDefault="00FF7D27" w:rsidP="007E67E0">
            <w:pPr>
              <w:pStyle w:val="afffffffff9"/>
              <w:spacing w:before="78" w:after="156"/>
            </w:pPr>
          </w:p>
        </w:tc>
        <w:tc>
          <w:tcPr>
            <w:tcW w:w="1026" w:type="dxa"/>
            <w:shd w:val="clear" w:color="auto" w:fill="auto"/>
            <w:vAlign w:val="center"/>
          </w:tcPr>
          <w:p w14:paraId="76B3BD62" w14:textId="77777777" w:rsidR="00FF7D27" w:rsidRDefault="00FF7D27" w:rsidP="007E67E0">
            <w:pPr>
              <w:pStyle w:val="afffffffff9"/>
              <w:spacing w:before="78" w:after="156"/>
            </w:pPr>
          </w:p>
        </w:tc>
        <w:tc>
          <w:tcPr>
            <w:tcW w:w="1024" w:type="dxa"/>
            <w:shd w:val="clear" w:color="auto" w:fill="auto"/>
            <w:vAlign w:val="center"/>
          </w:tcPr>
          <w:p w14:paraId="6875429F" w14:textId="77777777" w:rsidR="00FF7D27" w:rsidRDefault="00FF7D27" w:rsidP="007E67E0">
            <w:pPr>
              <w:pStyle w:val="afffffffff9"/>
              <w:spacing w:before="78" w:after="156"/>
            </w:pPr>
          </w:p>
        </w:tc>
        <w:tc>
          <w:tcPr>
            <w:tcW w:w="1024" w:type="dxa"/>
            <w:shd w:val="clear" w:color="auto" w:fill="auto"/>
            <w:vAlign w:val="center"/>
          </w:tcPr>
          <w:p w14:paraId="7589CEDC" w14:textId="77777777" w:rsidR="00FF7D27" w:rsidRDefault="00FF7D27" w:rsidP="007E67E0">
            <w:pPr>
              <w:pStyle w:val="afffffffff9"/>
              <w:spacing w:before="78" w:after="156"/>
            </w:pPr>
          </w:p>
        </w:tc>
        <w:tc>
          <w:tcPr>
            <w:tcW w:w="1023" w:type="dxa"/>
            <w:shd w:val="clear" w:color="auto" w:fill="auto"/>
            <w:vAlign w:val="center"/>
          </w:tcPr>
          <w:p w14:paraId="42D1CCDA" w14:textId="77777777" w:rsidR="00FF7D27" w:rsidRDefault="00FF7D27" w:rsidP="007E67E0">
            <w:pPr>
              <w:pStyle w:val="afffffffff9"/>
              <w:spacing w:before="78" w:after="156"/>
            </w:pPr>
          </w:p>
        </w:tc>
        <w:tc>
          <w:tcPr>
            <w:tcW w:w="1025" w:type="dxa"/>
            <w:shd w:val="clear" w:color="auto" w:fill="auto"/>
            <w:vAlign w:val="center"/>
          </w:tcPr>
          <w:p w14:paraId="05AC95A6" w14:textId="77777777" w:rsidR="00FF7D27" w:rsidRDefault="00FF7D27" w:rsidP="007E67E0">
            <w:pPr>
              <w:pStyle w:val="afffffffff9"/>
              <w:spacing w:before="78" w:after="156"/>
            </w:pPr>
          </w:p>
        </w:tc>
        <w:tc>
          <w:tcPr>
            <w:tcW w:w="1023" w:type="dxa"/>
          </w:tcPr>
          <w:p w14:paraId="48F5BB99" w14:textId="77777777" w:rsidR="00FF7D27" w:rsidRDefault="00FF7D27" w:rsidP="007E67E0">
            <w:pPr>
              <w:pStyle w:val="afffffffff9"/>
              <w:spacing w:before="78" w:after="156"/>
            </w:pPr>
          </w:p>
        </w:tc>
        <w:tc>
          <w:tcPr>
            <w:tcW w:w="1023" w:type="dxa"/>
          </w:tcPr>
          <w:p w14:paraId="162AC290" w14:textId="77777777" w:rsidR="00FF7D27" w:rsidRDefault="00FF7D27" w:rsidP="007E67E0">
            <w:pPr>
              <w:pStyle w:val="afffffffff9"/>
              <w:spacing w:before="78" w:after="156"/>
            </w:pPr>
          </w:p>
        </w:tc>
        <w:tc>
          <w:tcPr>
            <w:tcW w:w="1023" w:type="dxa"/>
          </w:tcPr>
          <w:p w14:paraId="0176C9F6" w14:textId="77777777" w:rsidR="00FF7D27" w:rsidRDefault="00FF7D27" w:rsidP="007E67E0">
            <w:pPr>
              <w:pStyle w:val="afffffffff9"/>
              <w:spacing w:before="78" w:after="156"/>
            </w:pPr>
          </w:p>
        </w:tc>
      </w:tr>
      <w:tr w:rsidR="00FF7D27" w14:paraId="365D69B3" w14:textId="77777777" w:rsidTr="00FF7D27">
        <w:trPr>
          <w:trHeight w:val="252"/>
          <w:jc w:val="center"/>
        </w:trPr>
        <w:tc>
          <w:tcPr>
            <w:tcW w:w="1026" w:type="dxa"/>
            <w:shd w:val="clear" w:color="auto" w:fill="auto"/>
            <w:vAlign w:val="center"/>
          </w:tcPr>
          <w:p w14:paraId="23D60546" w14:textId="77777777" w:rsidR="00FF7D27" w:rsidRDefault="00FF7D27" w:rsidP="007E67E0">
            <w:pPr>
              <w:pStyle w:val="afffffffff9"/>
              <w:spacing w:before="78" w:after="156"/>
            </w:pPr>
          </w:p>
        </w:tc>
        <w:tc>
          <w:tcPr>
            <w:tcW w:w="1026" w:type="dxa"/>
            <w:shd w:val="clear" w:color="auto" w:fill="auto"/>
            <w:vAlign w:val="center"/>
          </w:tcPr>
          <w:p w14:paraId="64951EAD" w14:textId="77777777" w:rsidR="00FF7D27" w:rsidRDefault="00FF7D27" w:rsidP="007E67E0">
            <w:pPr>
              <w:pStyle w:val="afffffffff9"/>
              <w:spacing w:before="78" w:after="156"/>
            </w:pPr>
          </w:p>
        </w:tc>
        <w:tc>
          <w:tcPr>
            <w:tcW w:w="1024" w:type="dxa"/>
            <w:shd w:val="clear" w:color="auto" w:fill="auto"/>
            <w:vAlign w:val="center"/>
          </w:tcPr>
          <w:p w14:paraId="47C6C14B" w14:textId="77777777" w:rsidR="00FF7D27" w:rsidRDefault="00FF7D27" w:rsidP="007E67E0">
            <w:pPr>
              <w:pStyle w:val="afffffffff9"/>
              <w:spacing w:before="78" w:after="156"/>
            </w:pPr>
          </w:p>
        </w:tc>
        <w:tc>
          <w:tcPr>
            <w:tcW w:w="1024" w:type="dxa"/>
            <w:shd w:val="clear" w:color="auto" w:fill="auto"/>
            <w:vAlign w:val="center"/>
          </w:tcPr>
          <w:p w14:paraId="2EF22A0C" w14:textId="77777777" w:rsidR="00FF7D27" w:rsidRDefault="00FF7D27" w:rsidP="007E67E0">
            <w:pPr>
              <w:pStyle w:val="afffffffff9"/>
              <w:spacing w:before="78" w:after="156"/>
            </w:pPr>
          </w:p>
        </w:tc>
        <w:tc>
          <w:tcPr>
            <w:tcW w:w="1023" w:type="dxa"/>
            <w:shd w:val="clear" w:color="auto" w:fill="auto"/>
            <w:vAlign w:val="center"/>
          </w:tcPr>
          <w:p w14:paraId="1B43D2FF" w14:textId="77777777" w:rsidR="00FF7D27" w:rsidRDefault="00FF7D27" w:rsidP="007E67E0">
            <w:pPr>
              <w:pStyle w:val="afffffffff9"/>
              <w:spacing w:before="78" w:after="156"/>
            </w:pPr>
          </w:p>
        </w:tc>
        <w:tc>
          <w:tcPr>
            <w:tcW w:w="1025" w:type="dxa"/>
            <w:shd w:val="clear" w:color="auto" w:fill="auto"/>
            <w:vAlign w:val="center"/>
          </w:tcPr>
          <w:p w14:paraId="140242CD" w14:textId="77777777" w:rsidR="00FF7D27" w:rsidRDefault="00FF7D27" w:rsidP="007E67E0">
            <w:pPr>
              <w:pStyle w:val="afffffffff9"/>
              <w:spacing w:before="78" w:after="156"/>
            </w:pPr>
          </w:p>
        </w:tc>
        <w:tc>
          <w:tcPr>
            <w:tcW w:w="1023" w:type="dxa"/>
          </w:tcPr>
          <w:p w14:paraId="35C974DC" w14:textId="77777777" w:rsidR="00FF7D27" w:rsidRDefault="00FF7D27" w:rsidP="007E67E0">
            <w:pPr>
              <w:pStyle w:val="afffffffff9"/>
              <w:spacing w:before="78" w:after="156"/>
            </w:pPr>
          </w:p>
        </w:tc>
        <w:tc>
          <w:tcPr>
            <w:tcW w:w="1023" w:type="dxa"/>
          </w:tcPr>
          <w:p w14:paraId="0C94F338" w14:textId="77777777" w:rsidR="00FF7D27" w:rsidRDefault="00FF7D27" w:rsidP="007E67E0">
            <w:pPr>
              <w:pStyle w:val="afffffffff9"/>
              <w:spacing w:before="78" w:after="156"/>
            </w:pPr>
          </w:p>
        </w:tc>
        <w:tc>
          <w:tcPr>
            <w:tcW w:w="1023" w:type="dxa"/>
          </w:tcPr>
          <w:p w14:paraId="49434FE9" w14:textId="77777777" w:rsidR="00FF7D27" w:rsidRDefault="00FF7D27" w:rsidP="007E67E0">
            <w:pPr>
              <w:pStyle w:val="afffffffff9"/>
              <w:spacing w:before="78" w:after="156"/>
            </w:pPr>
          </w:p>
        </w:tc>
      </w:tr>
      <w:tr w:rsidR="00FF7D27" w14:paraId="566EB714" w14:textId="77777777" w:rsidTr="00FF7D27">
        <w:trPr>
          <w:trHeight w:val="245"/>
          <w:jc w:val="center"/>
        </w:trPr>
        <w:tc>
          <w:tcPr>
            <w:tcW w:w="1026" w:type="dxa"/>
            <w:shd w:val="clear" w:color="auto" w:fill="auto"/>
            <w:vAlign w:val="center"/>
          </w:tcPr>
          <w:p w14:paraId="411116BB" w14:textId="77777777" w:rsidR="00FF7D27" w:rsidRDefault="00FF7D27" w:rsidP="007E67E0">
            <w:pPr>
              <w:pStyle w:val="afffffffff9"/>
              <w:spacing w:before="78" w:after="156"/>
            </w:pPr>
          </w:p>
        </w:tc>
        <w:tc>
          <w:tcPr>
            <w:tcW w:w="1026" w:type="dxa"/>
            <w:shd w:val="clear" w:color="auto" w:fill="auto"/>
            <w:vAlign w:val="center"/>
          </w:tcPr>
          <w:p w14:paraId="47A1E6FD" w14:textId="77777777" w:rsidR="00FF7D27" w:rsidRDefault="00FF7D27" w:rsidP="007E67E0">
            <w:pPr>
              <w:pStyle w:val="afffffffff9"/>
              <w:spacing w:before="78" w:after="156"/>
            </w:pPr>
          </w:p>
        </w:tc>
        <w:tc>
          <w:tcPr>
            <w:tcW w:w="1024" w:type="dxa"/>
            <w:shd w:val="clear" w:color="auto" w:fill="auto"/>
            <w:vAlign w:val="center"/>
          </w:tcPr>
          <w:p w14:paraId="292756B2" w14:textId="77777777" w:rsidR="00FF7D27" w:rsidRDefault="00FF7D27" w:rsidP="007E67E0">
            <w:pPr>
              <w:pStyle w:val="afffffffff9"/>
              <w:spacing w:before="78" w:after="156"/>
            </w:pPr>
          </w:p>
        </w:tc>
        <w:tc>
          <w:tcPr>
            <w:tcW w:w="1024" w:type="dxa"/>
            <w:shd w:val="clear" w:color="auto" w:fill="auto"/>
            <w:vAlign w:val="center"/>
          </w:tcPr>
          <w:p w14:paraId="6535BBE2" w14:textId="77777777" w:rsidR="00FF7D27" w:rsidRDefault="00FF7D27" w:rsidP="007E67E0">
            <w:pPr>
              <w:pStyle w:val="afffffffff9"/>
              <w:spacing w:before="78" w:after="156"/>
            </w:pPr>
          </w:p>
        </w:tc>
        <w:tc>
          <w:tcPr>
            <w:tcW w:w="1023" w:type="dxa"/>
            <w:shd w:val="clear" w:color="auto" w:fill="auto"/>
            <w:vAlign w:val="center"/>
          </w:tcPr>
          <w:p w14:paraId="5975C968" w14:textId="77777777" w:rsidR="00FF7D27" w:rsidRDefault="00FF7D27" w:rsidP="007E67E0">
            <w:pPr>
              <w:pStyle w:val="afffffffff9"/>
              <w:spacing w:before="78" w:after="156"/>
            </w:pPr>
          </w:p>
        </w:tc>
        <w:tc>
          <w:tcPr>
            <w:tcW w:w="1025" w:type="dxa"/>
            <w:shd w:val="clear" w:color="auto" w:fill="auto"/>
            <w:vAlign w:val="center"/>
          </w:tcPr>
          <w:p w14:paraId="16BC81BC" w14:textId="77777777" w:rsidR="00FF7D27" w:rsidRDefault="00FF7D27" w:rsidP="007E67E0">
            <w:pPr>
              <w:pStyle w:val="afffffffff9"/>
              <w:spacing w:before="78" w:after="156"/>
            </w:pPr>
          </w:p>
        </w:tc>
        <w:tc>
          <w:tcPr>
            <w:tcW w:w="1023" w:type="dxa"/>
          </w:tcPr>
          <w:p w14:paraId="58C9D2CD" w14:textId="77777777" w:rsidR="00FF7D27" w:rsidRDefault="00FF7D27" w:rsidP="007E67E0">
            <w:pPr>
              <w:pStyle w:val="afffffffff9"/>
              <w:spacing w:before="78" w:after="156"/>
            </w:pPr>
          </w:p>
        </w:tc>
        <w:tc>
          <w:tcPr>
            <w:tcW w:w="1023" w:type="dxa"/>
          </w:tcPr>
          <w:p w14:paraId="51A8E394" w14:textId="77777777" w:rsidR="00FF7D27" w:rsidRDefault="00FF7D27" w:rsidP="007E67E0">
            <w:pPr>
              <w:pStyle w:val="afffffffff9"/>
              <w:spacing w:before="78" w:after="156"/>
            </w:pPr>
          </w:p>
        </w:tc>
        <w:tc>
          <w:tcPr>
            <w:tcW w:w="1023" w:type="dxa"/>
          </w:tcPr>
          <w:p w14:paraId="572F8E30" w14:textId="77777777" w:rsidR="00FF7D27" w:rsidRDefault="00FF7D27" w:rsidP="007E67E0">
            <w:pPr>
              <w:pStyle w:val="afffffffff9"/>
              <w:spacing w:before="78" w:after="156"/>
            </w:pPr>
          </w:p>
        </w:tc>
      </w:tr>
      <w:tr w:rsidR="00FF7D27" w14:paraId="291B05CF" w14:textId="77777777" w:rsidTr="00FF7D27">
        <w:trPr>
          <w:trHeight w:val="245"/>
          <w:jc w:val="center"/>
        </w:trPr>
        <w:tc>
          <w:tcPr>
            <w:tcW w:w="1026" w:type="dxa"/>
            <w:shd w:val="clear" w:color="auto" w:fill="auto"/>
            <w:vAlign w:val="center"/>
          </w:tcPr>
          <w:p w14:paraId="70726CD4" w14:textId="77777777" w:rsidR="00FF7D27" w:rsidRDefault="00FF7D27" w:rsidP="007E67E0">
            <w:pPr>
              <w:pStyle w:val="afffffffff9"/>
              <w:spacing w:before="78" w:after="156"/>
            </w:pPr>
          </w:p>
        </w:tc>
        <w:tc>
          <w:tcPr>
            <w:tcW w:w="1026" w:type="dxa"/>
            <w:shd w:val="clear" w:color="auto" w:fill="auto"/>
            <w:vAlign w:val="center"/>
          </w:tcPr>
          <w:p w14:paraId="70C5F6CD" w14:textId="77777777" w:rsidR="00FF7D27" w:rsidRDefault="00FF7D27" w:rsidP="007E67E0">
            <w:pPr>
              <w:pStyle w:val="afffffffff9"/>
              <w:spacing w:before="78" w:after="156"/>
            </w:pPr>
          </w:p>
        </w:tc>
        <w:tc>
          <w:tcPr>
            <w:tcW w:w="1024" w:type="dxa"/>
            <w:shd w:val="clear" w:color="auto" w:fill="auto"/>
            <w:vAlign w:val="center"/>
          </w:tcPr>
          <w:p w14:paraId="759A04FD" w14:textId="77777777" w:rsidR="00FF7D27" w:rsidRDefault="00FF7D27" w:rsidP="007E67E0">
            <w:pPr>
              <w:pStyle w:val="afffffffff9"/>
              <w:spacing w:before="78" w:after="156"/>
            </w:pPr>
          </w:p>
        </w:tc>
        <w:tc>
          <w:tcPr>
            <w:tcW w:w="1024" w:type="dxa"/>
            <w:shd w:val="clear" w:color="auto" w:fill="auto"/>
            <w:vAlign w:val="center"/>
          </w:tcPr>
          <w:p w14:paraId="30BE5B1E" w14:textId="77777777" w:rsidR="00FF7D27" w:rsidRDefault="00FF7D27" w:rsidP="007E67E0">
            <w:pPr>
              <w:pStyle w:val="afffffffff9"/>
              <w:spacing w:before="78" w:after="156"/>
            </w:pPr>
          </w:p>
        </w:tc>
        <w:tc>
          <w:tcPr>
            <w:tcW w:w="1023" w:type="dxa"/>
            <w:shd w:val="clear" w:color="auto" w:fill="auto"/>
            <w:vAlign w:val="center"/>
          </w:tcPr>
          <w:p w14:paraId="11BA5575" w14:textId="77777777" w:rsidR="00FF7D27" w:rsidRDefault="00FF7D27" w:rsidP="007E67E0">
            <w:pPr>
              <w:pStyle w:val="afffffffff9"/>
              <w:spacing w:before="78" w:after="156"/>
            </w:pPr>
          </w:p>
        </w:tc>
        <w:tc>
          <w:tcPr>
            <w:tcW w:w="1025" w:type="dxa"/>
            <w:shd w:val="clear" w:color="auto" w:fill="auto"/>
            <w:vAlign w:val="center"/>
          </w:tcPr>
          <w:p w14:paraId="346D2EE3" w14:textId="77777777" w:rsidR="00FF7D27" w:rsidRDefault="00FF7D27" w:rsidP="007E67E0">
            <w:pPr>
              <w:pStyle w:val="afffffffff9"/>
              <w:spacing w:before="78" w:after="156"/>
            </w:pPr>
          </w:p>
        </w:tc>
        <w:tc>
          <w:tcPr>
            <w:tcW w:w="1023" w:type="dxa"/>
          </w:tcPr>
          <w:p w14:paraId="5BAC9BF2" w14:textId="77777777" w:rsidR="00FF7D27" w:rsidRDefault="00FF7D27" w:rsidP="007E67E0">
            <w:pPr>
              <w:pStyle w:val="afffffffff9"/>
              <w:spacing w:before="78" w:after="156"/>
            </w:pPr>
          </w:p>
        </w:tc>
        <w:tc>
          <w:tcPr>
            <w:tcW w:w="1023" w:type="dxa"/>
          </w:tcPr>
          <w:p w14:paraId="07E778D2" w14:textId="77777777" w:rsidR="00FF7D27" w:rsidRDefault="00FF7D27" w:rsidP="007E67E0">
            <w:pPr>
              <w:pStyle w:val="afffffffff9"/>
              <w:spacing w:before="78" w:after="156"/>
            </w:pPr>
          </w:p>
        </w:tc>
        <w:tc>
          <w:tcPr>
            <w:tcW w:w="1023" w:type="dxa"/>
          </w:tcPr>
          <w:p w14:paraId="5612C4F6" w14:textId="77777777" w:rsidR="00FF7D27" w:rsidRDefault="00FF7D27" w:rsidP="007E67E0">
            <w:pPr>
              <w:pStyle w:val="afffffffff9"/>
              <w:spacing w:before="78" w:after="156"/>
            </w:pPr>
          </w:p>
        </w:tc>
      </w:tr>
      <w:tr w:rsidR="00FF7D27" w14:paraId="27B24010" w14:textId="77777777" w:rsidTr="00FF7D27">
        <w:trPr>
          <w:trHeight w:val="245"/>
          <w:jc w:val="center"/>
        </w:trPr>
        <w:tc>
          <w:tcPr>
            <w:tcW w:w="1026" w:type="dxa"/>
            <w:shd w:val="clear" w:color="auto" w:fill="auto"/>
            <w:vAlign w:val="center"/>
          </w:tcPr>
          <w:p w14:paraId="0CBA9405" w14:textId="77777777" w:rsidR="00FF7D27" w:rsidRDefault="00FF7D27" w:rsidP="007E67E0">
            <w:pPr>
              <w:pStyle w:val="afffffffff9"/>
              <w:spacing w:before="78" w:after="156"/>
            </w:pPr>
          </w:p>
        </w:tc>
        <w:tc>
          <w:tcPr>
            <w:tcW w:w="1026" w:type="dxa"/>
            <w:shd w:val="clear" w:color="auto" w:fill="auto"/>
            <w:vAlign w:val="center"/>
          </w:tcPr>
          <w:p w14:paraId="6CCD31AC" w14:textId="77777777" w:rsidR="00FF7D27" w:rsidRDefault="00FF7D27" w:rsidP="007E67E0">
            <w:pPr>
              <w:pStyle w:val="afffffffff9"/>
              <w:spacing w:before="78" w:after="156"/>
            </w:pPr>
          </w:p>
        </w:tc>
        <w:tc>
          <w:tcPr>
            <w:tcW w:w="1024" w:type="dxa"/>
            <w:shd w:val="clear" w:color="auto" w:fill="auto"/>
            <w:vAlign w:val="center"/>
          </w:tcPr>
          <w:p w14:paraId="16F7739F" w14:textId="77777777" w:rsidR="00FF7D27" w:rsidRDefault="00FF7D27" w:rsidP="007E67E0">
            <w:pPr>
              <w:pStyle w:val="afffffffff9"/>
              <w:spacing w:before="78" w:after="156"/>
            </w:pPr>
          </w:p>
        </w:tc>
        <w:tc>
          <w:tcPr>
            <w:tcW w:w="1024" w:type="dxa"/>
            <w:shd w:val="clear" w:color="auto" w:fill="auto"/>
            <w:vAlign w:val="center"/>
          </w:tcPr>
          <w:p w14:paraId="2E1B500A" w14:textId="77777777" w:rsidR="00FF7D27" w:rsidRDefault="00FF7D27" w:rsidP="007E67E0">
            <w:pPr>
              <w:pStyle w:val="afffffffff9"/>
              <w:spacing w:before="78" w:after="156"/>
            </w:pPr>
          </w:p>
        </w:tc>
        <w:tc>
          <w:tcPr>
            <w:tcW w:w="1023" w:type="dxa"/>
            <w:shd w:val="clear" w:color="auto" w:fill="auto"/>
            <w:vAlign w:val="center"/>
          </w:tcPr>
          <w:p w14:paraId="68DA48BA" w14:textId="77777777" w:rsidR="00FF7D27" w:rsidRDefault="00FF7D27" w:rsidP="007E67E0">
            <w:pPr>
              <w:pStyle w:val="afffffffff9"/>
              <w:spacing w:before="78" w:after="156"/>
            </w:pPr>
          </w:p>
        </w:tc>
        <w:tc>
          <w:tcPr>
            <w:tcW w:w="1025" w:type="dxa"/>
            <w:shd w:val="clear" w:color="auto" w:fill="auto"/>
            <w:vAlign w:val="center"/>
          </w:tcPr>
          <w:p w14:paraId="1924F126" w14:textId="77777777" w:rsidR="00FF7D27" w:rsidRDefault="00FF7D27" w:rsidP="007E67E0">
            <w:pPr>
              <w:pStyle w:val="afffffffff9"/>
              <w:spacing w:before="78" w:after="156"/>
            </w:pPr>
          </w:p>
        </w:tc>
        <w:tc>
          <w:tcPr>
            <w:tcW w:w="1023" w:type="dxa"/>
          </w:tcPr>
          <w:p w14:paraId="3943EFA9" w14:textId="77777777" w:rsidR="00FF7D27" w:rsidRDefault="00FF7D27" w:rsidP="007E67E0">
            <w:pPr>
              <w:pStyle w:val="afffffffff9"/>
              <w:spacing w:before="78" w:after="156"/>
            </w:pPr>
          </w:p>
        </w:tc>
        <w:tc>
          <w:tcPr>
            <w:tcW w:w="1023" w:type="dxa"/>
          </w:tcPr>
          <w:p w14:paraId="7E4DEA5A" w14:textId="77777777" w:rsidR="00FF7D27" w:rsidRDefault="00FF7D27" w:rsidP="007E67E0">
            <w:pPr>
              <w:pStyle w:val="afffffffff9"/>
              <w:spacing w:before="78" w:after="156"/>
            </w:pPr>
          </w:p>
        </w:tc>
        <w:tc>
          <w:tcPr>
            <w:tcW w:w="1023" w:type="dxa"/>
          </w:tcPr>
          <w:p w14:paraId="0E24753C" w14:textId="77777777" w:rsidR="00FF7D27" w:rsidRDefault="00FF7D27" w:rsidP="007E67E0">
            <w:pPr>
              <w:pStyle w:val="afffffffff9"/>
              <w:spacing w:before="78" w:after="156"/>
            </w:pPr>
          </w:p>
        </w:tc>
      </w:tr>
      <w:tr w:rsidR="00FF7D27" w14:paraId="08A4F2D7" w14:textId="77777777" w:rsidTr="00FF7D27">
        <w:trPr>
          <w:trHeight w:val="245"/>
          <w:jc w:val="center"/>
        </w:trPr>
        <w:tc>
          <w:tcPr>
            <w:tcW w:w="1026" w:type="dxa"/>
            <w:shd w:val="clear" w:color="auto" w:fill="auto"/>
            <w:vAlign w:val="center"/>
          </w:tcPr>
          <w:p w14:paraId="54B1A443" w14:textId="77777777" w:rsidR="00FF7D27" w:rsidRDefault="00FF7D27" w:rsidP="007E67E0">
            <w:pPr>
              <w:pStyle w:val="afffffffff9"/>
              <w:spacing w:before="78" w:after="156"/>
            </w:pPr>
          </w:p>
        </w:tc>
        <w:tc>
          <w:tcPr>
            <w:tcW w:w="1026" w:type="dxa"/>
            <w:shd w:val="clear" w:color="auto" w:fill="auto"/>
            <w:vAlign w:val="center"/>
          </w:tcPr>
          <w:p w14:paraId="3DF77568" w14:textId="77777777" w:rsidR="00FF7D27" w:rsidRDefault="00FF7D27" w:rsidP="007E67E0">
            <w:pPr>
              <w:pStyle w:val="afffffffff9"/>
              <w:spacing w:before="78" w:after="156"/>
            </w:pPr>
          </w:p>
        </w:tc>
        <w:tc>
          <w:tcPr>
            <w:tcW w:w="1024" w:type="dxa"/>
            <w:shd w:val="clear" w:color="auto" w:fill="auto"/>
            <w:vAlign w:val="center"/>
          </w:tcPr>
          <w:p w14:paraId="595FF32B" w14:textId="77777777" w:rsidR="00FF7D27" w:rsidRDefault="00FF7D27" w:rsidP="007E67E0">
            <w:pPr>
              <w:pStyle w:val="afffffffff9"/>
              <w:spacing w:before="78" w:after="156"/>
            </w:pPr>
          </w:p>
        </w:tc>
        <w:tc>
          <w:tcPr>
            <w:tcW w:w="1024" w:type="dxa"/>
            <w:shd w:val="clear" w:color="auto" w:fill="auto"/>
            <w:vAlign w:val="center"/>
          </w:tcPr>
          <w:p w14:paraId="51009109" w14:textId="77777777" w:rsidR="00FF7D27" w:rsidRDefault="00FF7D27" w:rsidP="007E67E0">
            <w:pPr>
              <w:pStyle w:val="afffffffff9"/>
              <w:spacing w:before="78" w:after="156"/>
            </w:pPr>
          </w:p>
        </w:tc>
        <w:tc>
          <w:tcPr>
            <w:tcW w:w="1023" w:type="dxa"/>
            <w:shd w:val="clear" w:color="auto" w:fill="auto"/>
            <w:vAlign w:val="center"/>
          </w:tcPr>
          <w:p w14:paraId="1DC8ED00" w14:textId="77777777" w:rsidR="00FF7D27" w:rsidRDefault="00FF7D27" w:rsidP="007E67E0">
            <w:pPr>
              <w:pStyle w:val="afffffffff9"/>
              <w:spacing w:before="78" w:after="156"/>
            </w:pPr>
          </w:p>
        </w:tc>
        <w:tc>
          <w:tcPr>
            <w:tcW w:w="1025" w:type="dxa"/>
            <w:shd w:val="clear" w:color="auto" w:fill="auto"/>
            <w:vAlign w:val="center"/>
          </w:tcPr>
          <w:p w14:paraId="4038CD9A" w14:textId="77777777" w:rsidR="00FF7D27" w:rsidRDefault="00FF7D27" w:rsidP="007E67E0">
            <w:pPr>
              <w:pStyle w:val="afffffffff9"/>
              <w:spacing w:before="78" w:after="156"/>
            </w:pPr>
          </w:p>
        </w:tc>
        <w:tc>
          <w:tcPr>
            <w:tcW w:w="1023" w:type="dxa"/>
          </w:tcPr>
          <w:p w14:paraId="5E34540D" w14:textId="77777777" w:rsidR="00FF7D27" w:rsidRDefault="00FF7D27" w:rsidP="007E67E0">
            <w:pPr>
              <w:pStyle w:val="afffffffff9"/>
              <w:spacing w:before="78" w:after="156"/>
            </w:pPr>
          </w:p>
        </w:tc>
        <w:tc>
          <w:tcPr>
            <w:tcW w:w="1023" w:type="dxa"/>
          </w:tcPr>
          <w:p w14:paraId="18895F07" w14:textId="77777777" w:rsidR="00FF7D27" w:rsidRDefault="00FF7D27" w:rsidP="007E67E0">
            <w:pPr>
              <w:pStyle w:val="afffffffff9"/>
              <w:spacing w:before="78" w:after="156"/>
            </w:pPr>
          </w:p>
        </w:tc>
        <w:tc>
          <w:tcPr>
            <w:tcW w:w="1023" w:type="dxa"/>
          </w:tcPr>
          <w:p w14:paraId="690F3D06" w14:textId="77777777" w:rsidR="00FF7D27" w:rsidRDefault="00FF7D27" w:rsidP="007E67E0">
            <w:pPr>
              <w:pStyle w:val="afffffffff9"/>
              <w:spacing w:before="78" w:after="156"/>
            </w:pPr>
          </w:p>
        </w:tc>
      </w:tr>
      <w:tr w:rsidR="00FF7D27" w14:paraId="6EB528B0" w14:textId="77777777" w:rsidTr="00FF7D27">
        <w:trPr>
          <w:trHeight w:val="245"/>
          <w:jc w:val="center"/>
        </w:trPr>
        <w:tc>
          <w:tcPr>
            <w:tcW w:w="1026" w:type="dxa"/>
            <w:shd w:val="clear" w:color="auto" w:fill="auto"/>
            <w:vAlign w:val="center"/>
          </w:tcPr>
          <w:p w14:paraId="3B04C58C" w14:textId="77777777" w:rsidR="00FF7D27" w:rsidRDefault="00FF7D27" w:rsidP="007E67E0">
            <w:pPr>
              <w:pStyle w:val="afffffffff9"/>
              <w:spacing w:before="78" w:after="156"/>
            </w:pPr>
          </w:p>
        </w:tc>
        <w:tc>
          <w:tcPr>
            <w:tcW w:w="1026" w:type="dxa"/>
            <w:shd w:val="clear" w:color="auto" w:fill="auto"/>
            <w:vAlign w:val="center"/>
          </w:tcPr>
          <w:p w14:paraId="411B627A" w14:textId="77777777" w:rsidR="00FF7D27" w:rsidRDefault="00FF7D27" w:rsidP="007E67E0">
            <w:pPr>
              <w:pStyle w:val="afffffffff9"/>
              <w:spacing w:before="78" w:after="156"/>
            </w:pPr>
          </w:p>
        </w:tc>
        <w:tc>
          <w:tcPr>
            <w:tcW w:w="1024" w:type="dxa"/>
            <w:shd w:val="clear" w:color="auto" w:fill="auto"/>
            <w:vAlign w:val="center"/>
          </w:tcPr>
          <w:p w14:paraId="529DBB42" w14:textId="77777777" w:rsidR="00FF7D27" w:rsidRDefault="00FF7D27" w:rsidP="007E67E0">
            <w:pPr>
              <w:pStyle w:val="afffffffff9"/>
              <w:spacing w:before="78" w:after="156"/>
            </w:pPr>
          </w:p>
        </w:tc>
        <w:tc>
          <w:tcPr>
            <w:tcW w:w="1024" w:type="dxa"/>
            <w:shd w:val="clear" w:color="auto" w:fill="auto"/>
            <w:vAlign w:val="center"/>
          </w:tcPr>
          <w:p w14:paraId="0825C41F" w14:textId="77777777" w:rsidR="00FF7D27" w:rsidRDefault="00FF7D27" w:rsidP="007E67E0">
            <w:pPr>
              <w:pStyle w:val="afffffffff9"/>
              <w:spacing w:before="78" w:after="156"/>
            </w:pPr>
          </w:p>
        </w:tc>
        <w:tc>
          <w:tcPr>
            <w:tcW w:w="1023" w:type="dxa"/>
            <w:shd w:val="clear" w:color="auto" w:fill="auto"/>
            <w:vAlign w:val="center"/>
          </w:tcPr>
          <w:p w14:paraId="2BE19761" w14:textId="77777777" w:rsidR="00FF7D27" w:rsidRDefault="00FF7D27" w:rsidP="007E67E0">
            <w:pPr>
              <w:pStyle w:val="afffffffff9"/>
              <w:spacing w:before="78" w:after="156"/>
            </w:pPr>
          </w:p>
        </w:tc>
        <w:tc>
          <w:tcPr>
            <w:tcW w:w="1025" w:type="dxa"/>
            <w:shd w:val="clear" w:color="auto" w:fill="auto"/>
            <w:vAlign w:val="center"/>
          </w:tcPr>
          <w:p w14:paraId="08792DF9" w14:textId="77777777" w:rsidR="00FF7D27" w:rsidRDefault="00FF7D27" w:rsidP="007E67E0">
            <w:pPr>
              <w:pStyle w:val="afffffffff9"/>
              <w:spacing w:before="78" w:after="156"/>
            </w:pPr>
          </w:p>
        </w:tc>
        <w:tc>
          <w:tcPr>
            <w:tcW w:w="1023" w:type="dxa"/>
          </w:tcPr>
          <w:p w14:paraId="2BE552BE" w14:textId="77777777" w:rsidR="00FF7D27" w:rsidRDefault="00FF7D27" w:rsidP="007E67E0">
            <w:pPr>
              <w:pStyle w:val="afffffffff9"/>
              <w:spacing w:before="78" w:after="156"/>
            </w:pPr>
          </w:p>
        </w:tc>
        <w:tc>
          <w:tcPr>
            <w:tcW w:w="1023" w:type="dxa"/>
          </w:tcPr>
          <w:p w14:paraId="17A42016" w14:textId="77777777" w:rsidR="00FF7D27" w:rsidRDefault="00FF7D27" w:rsidP="007E67E0">
            <w:pPr>
              <w:pStyle w:val="afffffffff9"/>
              <w:spacing w:before="78" w:after="156"/>
            </w:pPr>
          </w:p>
        </w:tc>
        <w:tc>
          <w:tcPr>
            <w:tcW w:w="1023" w:type="dxa"/>
          </w:tcPr>
          <w:p w14:paraId="0E6FB666" w14:textId="77777777" w:rsidR="00FF7D27" w:rsidRDefault="00FF7D27" w:rsidP="007E67E0">
            <w:pPr>
              <w:pStyle w:val="afffffffff9"/>
              <w:spacing w:before="78" w:after="156"/>
            </w:pPr>
          </w:p>
        </w:tc>
      </w:tr>
      <w:tr w:rsidR="00FF7D27" w14:paraId="2F1FE094" w14:textId="77777777" w:rsidTr="00FF7D27">
        <w:trPr>
          <w:trHeight w:val="245"/>
          <w:jc w:val="center"/>
        </w:trPr>
        <w:tc>
          <w:tcPr>
            <w:tcW w:w="1026" w:type="dxa"/>
            <w:shd w:val="clear" w:color="auto" w:fill="auto"/>
            <w:vAlign w:val="center"/>
          </w:tcPr>
          <w:p w14:paraId="36E6ECA3" w14:textId="77777777" w:rsidR="00FF7D27" w:rsidRDefault="00FF7D27" w:rsidP="007E67E0">
            <w:pPr>
              <w:pStyle w:val="afffffffff9"/>
              <w:spacing w:before="78" w:after="156"/>
            </w:pPr>
          </w:p>
        </w:tc>
        <w:tc>
          <w:tcPr>
            <w:tcW w:w="1026" w:type="dxa"/>
            <w:shd w:val="clear" w:color="auto" w:fill="auto"/>
            <w:vAlign w:val="center"/>
          </w:tcPr>
          <w:p w14:paraId="5410F710" w14:textId="77777777" w:rsidR="00FF7D27" w:rsidRDefault="00FF7D27" w:rsidP="007E67E0">
            <w:pPr>
              <w:pStyle w:val="afffffffff9"/>
              <w:spacing w:before="78" w:after="156"/>
            </w:pPr>
          </w:p>
        </w:tc>
        <w:tc>
          <w:tcPr>
            <w:tcW w:w="1024" w:type="dxa"/>
            <w:shd w:val="clear" w:color="auto" w:fill="auto"/>
            <w:vAlign w:val="center"/>
          </w:tcPr>
          <w:p w14:paraId="29E31674" w14:textId="77777777" w:rsidR="00FF7D27" w:rsidRDefault="00FF7D27" w:rsidP="007E67E0">
            <w:pPr>
              <w:pStyle w:val="afffffffff9"/>
              <w:spacing w:before="78" w:after="156"/>
            </w:pPr>
          </w:p>
        </w:tc>
        <w:tc>
          <w:tcPr>
            <w:tcW w:w="1024" w:type="dxa"/>
            <w:shd w:val="clear" w:color="auto" w:fill="auto"/>
            <w:vAlign w:val="center"/>
          </w:tcPr>
          <w:p w14:paraId="07E11A5D" w14:textId="77777777" w:rsidR="00FF7D27" w:rsidRDefault="00FF7D27" w:rsidP="007E67E0">
            <w:pPr>
              <w:pStyle w:val="afffffffff9"/>
              <w:spacing w:before="78" w:after="156"/>
            </w:pPr>
          </w:p>
        </w:tc>
        <w:tc>
          <w:tcPr>
            <w:tcW w:w="1023" w:type="dxa"/>
            <w:shd w:val="clear" w:color="auto" w:fill="auto"/>
            <w:vAlign w:val="center"/>
          </w:tcPr>
          <w:p w14:paraId="61BD1A6E" w14:textId="77777777" w:rsidR="00FF7D27" w:rsidRDefault="00FF7D27" w:rsidP="007E67E0">
            <w:pPr>
              <w:pStyle w:val="afffffffff9"/>
              <w:spacing w:before="78" w:after="156"/>
            </w:pPr>
          </w:p>
        </w:tc>
        <w:tc>
          <w:tcPr>
            <w:tcW w:w="1025" w:type="dxa"/>
            <w:shd w:val="clear" w:color="auto" w:fill="auto"/>
            <w:vAlign w:val="center"/>
          </w:tcPr>
          <w:p w14:paraId="2EABD417" w14:textId="77777777" w:rsidR="00FF7D27" w:rsidRDefault="00FF7D27" w:rsidP="007E67E0">
            <w:pPr>
              <w:pStyle w:val="afffffffff9"/>
              <w:spacing w:before="78" w:after="156"/>
            </w:pPr>
          </w:p>
        </w:tc>
        <w:tc>
          <w:tcPr>
            <w:tcW w:w="1023" w:type="dxa"/>
          </w:tcPr>
          <w:p w14:paraId="10F43FF0" w14:textId="77777777" w:rsidR="00FF7D27" w:rsidRDefault="00FF7D27" w:rsidP="007E67E0">
            <w:pPr>
              <w:pStyle w:val="afffffffff9"/>
              <w:spacing w:before="78" w:after="156"/>
            </w:pPr>
          </w:p>
        </w:tc>
        <w:tc>
          <w:tcPr>
            <w:tcW w:w="1023" w:type="dxa"/>
          </w:tcPr>
          <w:p w14:paraId="05459BE7" w14:textId="77777777" w:rsidR="00FF7D27" w:rsidRDefault="00FF7D27" w:rsidP="007E67E0">
            <w:pPr>
              <w:pStyle w:val="afffffffff9"/>
              <w:spacing w:before="78" w:after="156"/>
            </w:pPr>
          </w:p>
        </w:tc>
        <w:tc>
          <w:tcPr>
            <w:tcW w:w="1023" w:type="dxa"/>
          </w:tcPr>
          <w:p w14:paraId="5A7AABDB" w14:textId="77777777" w:rsidR="00FF7D27" w:rsidRDefault="00FF7D27" w:rsidP="007E67E0">
            <w:pPr>
              <w:pStyle w:val="afffffffff9"/>
              <w:spacing w:before="78" w:after="156"/>
            </w:pPr>
          </w:p>
        </w:tc>
      </w:tr>
    </w:tbl>
    <w:p w14:paraId="74F75671" w14:textId="77777777" w:rsidR="00FF7D27" w:rsidRDefault="00FF7D27" w:rsidP="00FF7D27">
      <w:pPr>
        <w:pStyle w:val="afffff5"/>
        <w:ind w:firstLineChars="0" w:firstLine="0"/>
        <w:jc w:val="left"/>
      </w:pPr>
    </w:p>
    <w:p w14:paraId="4FBC3498" w14:textId="6BF61818" w:rsidR="00FF7D27" w:rsidRDefault="0059357D" w:rsidP="00FF7D27">
      <w:pPr>
        <w:pStyle w:val="aff"/>
        <w:spacing w:before="156" w:after="156"/>
        <w:ind w:firstLine="0"/>
      </w:pPr>
      <w:r w:rsidRPr="0059357D">
        <w:rPr>
          <w:rFonts w:hint="eastAsia"/>
        </w:rPr>
        <w:t>玉米</w:t>
      </w:r>
      <w:r>
        <w:rPr>
          <w:rFonts w:hint="eastAsia"/>
        </w:rPr>
        <w:t>和</w:t>
      </w:r>
      <w:r w:rsidRPr="0059357D">
        <w:rPr>
          <w:rFonts w:hint="eastAsia"/>
        </w:rPr>
        <w:t>饲用小黑麦</w:t>
      </w:r>
      <w:r w:rsidR="00FF7D27">
        <w:rPr>
          <w:rFonts w:hint="eastAsia"/>
        </w:rPr>
        <w:t>产量记录表</w:t>
      </w:r>
    </w:p>
    <w:p w14:paraId="023A9BB1" w14:textId="77777777" w:rsidR="00FF7D27" w:rsidRPr="00250F21" w:rsidRDefault="00FF7D27" w:rsidP="00FF7D27">
      <w:pPr>
        <w:pStyle w:val="afffff5"/>
        <w:ind w:firstLine="420"/>
      </w:pPr>
      <w:r>
        <w:rPr>
          <w:rFonts w:hint="eastAsia"/>
        </w:rPr>
        <w:t>地块号：</w:t>
      </w:r>
      <w:r w:rsidRPr="009D7915">
        <w:rPr>
          <w:rFonts w:hint="eastAsia"/>
          <w:u w:val="single"/>
        </w:rPr>
        <w:t xml:space="preserve">   </w:t>
      </w:r>
      <w:r>
        <w:rPr>
          <w:rFonts w:hint="eastAsia"/>
          <w:u w:val="single"/>
        </w:rPr>
        <w:t xml:space="preserve">                </w:t>
      </w:r>
      <w:r>
        <w:rPr>
          <w:rFonts w:hint="eastAsia"/>
        </w:rPr>
        <w:t>记录时间：</w:t>
      </w:r>
      <w:r w:rsidRPr="009D7915">
        <w:rPr>
          <w:rFonts w:hint="eastAsia"/>
          <w:u w:val="single"/>
        </w:rPr>
        <w:t xml:space="preserve">    </w:t>
      </w:r>
      <w:r>
        <w:rPr>
          <w:rFonts w:hint="eastAsia"/>
          <w:u w:val="single"/>
        </w:rPr>
        <w:t xml:space="preserve">            </w:t>
      </w:r>
      <w:r w:rsidRPr="009D7915">
        <w:rPr>
          <w:rFonts w:hint="eastAsia"/>
          <w:u w:val="single"/>
        </w:rPr>
        <w:t xml:space="preserve">    </w:t>
      </w:r>
      <w:r>
        <w:rPr>
          <w:rFonts w:hint="eastAsia"/>
        </w:rPr>
        <w:t>测产人：</w:t>
      </w:r>
      <w:r>
        <w:rPr>
          <w:rFonts w:hint="eastAsia"/>
          <w:u w:val="single"/>
        </w:rPr>
        <w:t xml:space="preserve">                    </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334"/>
        <w:gridCol w:w="1334"/>
        <w:gridCol w:w="1334"/>
      </w:tblGrid>
      <w:tr w:rsidR="00FF7D27" w14:paraId="5F2E4572" w14:textId="77777777" w:rsidTr="007E67E0">
        <w:trPr>
          <w:tblHeader/>
          <w:jc w:val="center"/>
        </w:trPr>
        <w:tc>
          <w:tcPr>
            <w:tcW w:w="1332" w:type="dxa"/>
            <w:tcBorders>
              <w:top w:val="single" w:sz="8" w:space="0" w:color="auto"/>
              <w:bottom w:val="single" w:sz="8" w:space="0" w:color="auto"/>
            </w:tcBorders>
            <w:shd w:val="clear" w:color="auto" w:fill="auto"/>
            <w:vAlign w:val="center"/>
          </w:tcPr>
          <w:p w14:paraId="1D737B11" w14:textId="77777777" w:rsidR="00FF7D27" w:rsidRDefault="00FF7D27" w:rsidP="007E67E0">
            <w:pPr>
              <w:pStyle w:val="afffffffff9"/>
              <w:spacing w:before="78" w:after="156"/>
            </w:pPr>
            <w:r>
              <w:rPr>
                <w:rFonts w:hint="eastAsia"/>
              </w:rPr>
              <w:t>播种品种</w:t>
            </w:r>
          </w:p>
        </w:tc>
        <w:tc>
          <w:tcPr>
            <w:tcW w:w="1333" w:type="dxa"/>
            <w:tcBorders>
              <w:top w:val="single" w:sz="8" w:space="0" w:color="auto"/>
              <w:bottom w:val="single" w:sz="8" w:space="0" w:color="auto"/>
            </w:tcBorders>
            <w:shd w:val="clear" w:color="auto" w:fill="auto"/>
            <w:vAlign w:val="center"/>
          </w:tcPr>
          <w:p w14:paraId="724503A2" w14:textId="77777777" w:rsidR="00FF7D27" w:rsidRDefault="00FF7D27" w:rsidP="007E67E0">
            <w:pPr>
              <w:pStyle w:val="afffffffff9"/>
              <w:spacing w:before="78" w:after="156"/>
            </w:pPr>
            <w:r>
              <w:rPr>
                <w:rFonts w:hint="eastAsia"/>
              </w:rPr>
              <w:t>测产日期</w:t>
            </w:r>
          </w:p>
        </w:tc>
        <w:tc>
          <w:tcPr>
            <w:tcW w:w="1333" w:type="dxa"/>
            <w:tcBorders>
              <w:top w:val="single" w:sz="8" w:space="0" w:color="auto"/>
              <w:bottom w:val="single" w:sz="8" w:space="0" w:color="auto"/>
            </w:tcBorders>
            <w:shd w:val="clear" w:color="auto" w:fill="auto"/>
            <w:vAlign w:val="center"/>
          </w:tcPr>
          <w:p w14:paraId="5CA94121" w14:textId="77777777" w:rsidR="00FF7D27" w:rsidRDefault="00FF7D27" w:rsidP="007E67E0">
            <w:pPr>
              <w:pStyle w:val="afffffffff9"/>
              <w:spacing w:before="78" w:after="156"/>
            </w:pPr>
            <w:r>
              <w:rPr>
                <w:rFonts w:hint="eastAsia"/>
              </w:rPr>
              <w:t>生育期</w:t>
            </w:r>
          </w:p>
        </w:tc>
        <w:tc>
          <w:tcPr>
            <w:tcW w:w="1334" w:type="dxa"/>
            <w:tcBorders>
              <w:top w:val="single" w:sz="8" w:space="0" w:color="auto"/>
              <w:bottom w:val="single" w:sz="8" w:space="0" w:color="auto"/>
            </w:tcBorders>
            <w:shd w:val="clear" w:color="auto" w:fill="auto"/>
            <w:vAlign w:val="center"/>
          </w:tcPr>
          <w:p w14:paraId="643482C0" w14:textId="77777777" w:rsidR="00FF7D27" w:rsidRDefault="00FF7D27" w:rsidP="007E67E0">
            <w:pPr>
              <w:pStyle w:val="afffffffff9"/>
              <w:spacing w:before="78" w:after="156"/>
            </w:pPr>
            <w:r>
              <w:rPr>
                <w:rFonts w:hint="eastAsia"/>
              </w:rPr>
              <w:t>计产面积（</w:t>
            </w:r>
            <w:r w:rsidRPr="007E5163">
              <w:rPr>
                <w:rFonts w:ascii="Times New Roman"/>
              </w:rPr>
              <w:t>m</w:t>
            </w:r>
            <w:r w:rsidRPr="007E5163">
              <w:rPr>
                <w:rFonts w:ascii="Times New Roman"/>
                <w:vertAlign w:val="superscript"/>
              </w:rPr>
              <w:t>2</w:t>
            </w:r>
            <w:r>
              <w:rPr>
                <w:rFonts w:hint="eastAsia"/>
              </w:rPr>
              <w:t>）</w:t>
            </w:r>
          </w:p>
        </w:tc>
        <w:tc>
          <w:tcPr>
            <w:tcW w:w="1334" w:type="dxa"/>
            <w:tcBorders>
              <w:top w:val="single" w:sz="8" w:space="0" w:color="auto"/>
              <w:bottom w:val="single" w:sz="8" w:space="0" w:color="auto"/>
            </w:tcBorders>
            <w:shd w:val="clear" w:color="auto" w:fill="auto"/>
            <w:vAlign w:val="center"/>
          </w:tcPr>
          <w:p w14:paraId="4D88F1F1" w14:textId="34F0DDA0" w:rsidR="00FF7D27" w:rsidRDefault="00FF7D27" w:rsidP="007E67E0">
            <w:pPr>
              <w:pStyle w:val="afffffffff9"/>
              <w:spacing w:before="78" w:after="156"/>
            </w:pPr>
            <w:r>
              <w:rPr>
                <w:rFonts w:hint="eastAsia"/>
              </w:rPr>
              <w:t>鲜重（</w:t>
            </w:r>
            <w:r w:rsidRPr="007E5163">
              <w:rPr>
                <w:rFonts w:ascii="Times New Roman"/>
              </w:rPr>
              <w:t>kg</w:t>
            </w:r>
            <w:r>
              <w:rPr>
                <w:rFonts w:hint="eastAsia"/>
              </w:rPr>
              <w:t>）</w:t>
            </w:r>
          </w:p>
        </w:tc>
        <w:tc>
          <w:tcPr>
            <w:tcW w:w="1334" w:type="dxa"/>
            <w:tcBorders>
              <w:top w:val="single" w:sz="8" w:space="0" w:color="auto"/>
              <w:bottom w:val="single" w:sz="8" w:space="0" w:color="auto"/>
            </w:tcBorders>
            <w:shd w:val="clear" w:color="auto" w:fill="auto"/>
            <w:vAlign w:val="center"/>
          </w:tcPr>
          <w:p w14:paraId="19B67D80" w14:textId="2BDCDF4E" w:rsidR="00FF7D27" w:rsidRDefault="00FF7D27" w:rsidP="007E67E0">
            <w:pPr>
              <w:pStyle w:val="afffffffff9"/>
              <w:spacing w:before="78" w:after="156"/>
            </w:pPr>
            <w:r>
              <w:rPr>
                <w:rFonts w:hint="eastAsia"/>
              </w:rPr>
              <w:t>干重（</w:t>
            </w:r>
            <w:r w:rsidRPr="007E5163">
              <w:rPr>
                <w:rFonts w:ascii="Times New Roman"/>
              </w:rPr>
              <w:t>kg</w:t>
            </w:r>
            <w:r>
              <w:rPr>
                <w:rFonts w:hint="eastAsia"/>
              </w:rPr>
              <w:t>）</w:t>
            </w:r>
          </w:p>
        </w:tc>
        <w:tc>
          <w:tcPr>
            <w:tcW w:w="1334" w:type="dxa"/>
            <w:tcBorders>
              <w:top w:val="single" w:sz="8" w:space="0" w:color="auto"/>
              <w:bottom w:val="single" w:sz="8" w:space="0" w:color="auto"/>
            </w:tcBorders>
            <w:shd w:val="clear" w:color="auto" w:fill="auto"/>
            <w:vAlign w:val="center"/>
          </w:tcPr>
          <w:p w14:paraId="08F94DE7" w14:textId="77777777" w:rsidR="00FF7D27" w:rsidRDefault="00FF7D27" w:rsidP="007E67E0">
            <w:pPr>
              <w:pStyle w:val="afffffffff9"/>
              <w:spacing w:before="78" w:after="156"/>
            </w:pPr>
            <w:r>
              <w:rPr>
                <w:rFonts w:hint="eastAsia"/>
              </w:rPr>
              <w:t>干鲜比（</w:t>
            </w:r>
            <w:r w:rsidRPr="007E5163">
              <w:rPr>
                <w:rFonts w:ascii="Times New Roman"/>
              </w:rPr>
              <w:t>%</w:t>
            </w:r>
            <w:r>
              <w:rPr>
                <w:rFonts w:hint="eastAsia"/>
              </w:rPr>
              <w:t>）</w:t>
            </w:r>
          </w:p>
        </w:tc>
      </w:tr>
      <w:tr w:rsidR="00FF7D27" w14:paraId="29168770" w14:textId="77777777" w:rsidTr="007E67E0">
        <w:trPr>
          <w:jc w:val="center"/>
        </w:trPr>
        <w:tc>
          <w:tcPr>
            <w:tcW w:w="1332" w:type="dxa"/>
            <w:tcBorders>
              <w:top w:val="single" w:sz="8" w:space="0" w:color="auto"/>
            </w:tcBorders>
            <w:shd w:val="clear" w:color="auto" w:fill="auto"/>
            <w:vAlign w:val="center"/>
          </w:tcPr>
          <w:p w14:paraId="0D2B1EE7" w14:textId="77777777" w:rsidR="00FF7D27" w:rsidRDefault="00FF7D27" w:rsidP="007E67E0">
            <w:pPr>
              <w:pStyle w:val="afffffffff9"/>
              <w:spacing w:before="78" w:after="156"/>
            </w:pPr>
          </w:p>
        </w:tc>
        <w:tc>
          <w:tcPr>
            <w:tcW w:w="1333" w:type="dxa"/>
            <w:tcBorders>
              <w:top w:val="single" w:sz="8" w:space="0" w:color="auto"/>
            </w:tcBorders>
            <w:shd w:val="clear" w:color="auto" w:fill="auto"/>
            <w:vAlign w:val="center"/>
          </w:tcPr>
          <w:p w14:paraId="4A4D3A64" w14:textId="77777777" w:rsidR="00FF7D27" w:rsidRDefault="00FF7D27" w:rsidP="007E67E0">
            <w:pPr>
              <w:pStyle w:val="afffffffff9"/>
              <w:spacing w:before="78" w:after="156"/>
            </w:pPr>
          </w:p>
        </w:tc>
        <w:tc>
          <w:tcPr>
            <w:tcW w:w="1333" w:type="dxa"/>
            <w:tcBorders>
              <w:top w:val="single" w:sz="8" w:space="0" w:color="auto"/>
            </w:tcBorders>
            <w:shd w:val="clear" w:color="auto" w:fill="auto"/>
            <w:vAlign w:val="center"/>
          </w:tcPr>
          <w:p w14:paraId="0FC5EA32" w14:textId="77777777" w:rsidR="00FF7D27" w:rsidRDefault="00FF7D27" w:rsidP="007E67E0">
            <w:pPr>
              <w:pStyle w:val="afffffffff9"/>
              <w:spacing w:before="78" w:after="156"/>
            </w:pPr>
          </w:p>
        </w:tc>
        <w:tc>
          <w:tcPr>
            <w:tcW w:w="1334" w:type="dxa"/>
            <w:tcBorders>
              <w:top w:val="single" w:sz="8" w:space="0" w:color="auto"/>
            </w:tcBorders>
            <w:shd w:val="clear" w:color="auto" w:fill="auto"/>
            <w:vAlign w:val="center"/>
          </w:tcPr>
          <w:p w14:paraId="36B627CD" w14:textId="77777777" w:rsidR="00FF7D27" w:rsidRDefault="00FF7D27" w:rsidP="007E67E0">
            <w:pPr>
              <w:pStyle w:val="afffffffff9"/>
              <w:spacing w:before="78" w:after="156"/>
            </w:pPr>
          </w:p>
        </w:tc>
        <w:tc>
          <w:tcPr>
            <w:tcW w:w="1334" w:type="dxa"/>
            <w:tcBorders>
              <w:top w:val="single" w:sz="8" w:space="0" w:color="auto"/>
            </w:tcBorders>
            <w:shd w:val="clear" w:color="auto" w:fill="auto"/>
            <w:vAlign w:val="center"/>
          </w:tcPr>
          <w:p w14:paraId="0521C0B0" w14:textId="77777777" w:rsidR="00FF7D27" w:rsidRDefault="00FF7D27" w:rsidP="007E67E0">
            <w:pPr>
              <w:pStyle w:val="afffffffff9"/>
              <w:spacing w:before="78" w:after="156"/>
            </w:pPr>
          </w:p>
        </w:tc>
        <w:tc>
          <w:tcPr>
            <w:tcW w:w="1334" w:type="dxa"/>
            <w:tcBorders>
              <w:top w:val="single" w:sz="8" w:space="0" w:color="auto"/>
            </w:tcBorders>
            <w:shd w:val="clear" w:color="auto" w:fill="auto"/>
            <w:vAlign w:val="center"/>
          </w:tcPr>
          <w:p w14:paraId="7AE9D1E9" w14:textId="77777777" w:rsidR="00FF7D27" w:rsidRDefault="00FF7D27" w:rsidP="007E67E0">
            <w:pPr>
              <w:pStyle w:val="afffffffff9"/>
              <w:spacing w:before="78" w:after="156"/>
            </w:pPr>
          </w:p>
        </w:tc>
        <w:tc>
          <w:tcPr>
            <w:tcW w:w="1334" w:type="dxa"/>
            <w:tcBorders>
              <w:top w:val="single" w:sz="8" w:space="0" w:color="auto"/>
            </w:tcBorders>
            <w:shd w:val="clear" w:color="auto" w:fill="auto"/>
            <w:vAlign w:val="center"/>
          </w:tcPr>
          <w:p w14:paraId="7726DDC3" w14:textId="77777777" w:rsidR="00FF7D27" w:rsidRDefault="00FF7D27" w:rsidP="007E67E0">
            <w:pPr>
              <w:pStyle w:val="afffffffff9"/>
              <w:spacing w:before="78" w:after="156"/>
            </w:pPr>
          </w:p>
        </w:tc>
      </w:tr>
      <w:tr w:rsidR="00FF7D27" w14:paraId="79900694" w14:textId="77777777" w:rsidTr="007E67E0">
        <w:trPr>
          <w:jc w:val="center"/>
        </w:trPr>
        <w:tc>
          <w:tcPr>
            <w:tcW w:w="1332" w:type="dxa"/>
            <w:shd w:val="clear" w:color="auto" w:fill="auto"/>
            <w:vAlign w:val="center"/>
          </w:tcPr>
          <w:p w14:paraId="6056A86E" w14:textId="77777777" w:rsidR="00FF7D27" w:rsidRDefault="00FF7D27" w:rsidP="007E67E0">
            <w:pPr>
              <w:pStyle w:val="afffffffff9"/>
              <w:spacing w:before="78" w:after="156"/>
            </w:pPr>
          </w:p>
        </w:tc>
        <w:tc>
          <w:tcPr>
            <w:tcW w:w="1333" w:type="dxa"/>
            <w:shd w:val="clear" w:color="auto" w:fill="auto"/>
            <w:vAlign w:val="center"/>
          </w:tcPr>
          <w:p w14:paraId="77886E82" w14:textId="77777777" w:rsidR="00FF7D27" w:rsidRDefault="00FF7D27" w:rsidP="007E67E0">
            <w:pPr>
              <w:pStyle w:val="afffffffff9"/>
              <w:spacing w:before="78" w:after="156"/>
            </w:pPr>
          </w:p>
        </w:tc>
        <w:tc>
          <w:tcPr>
            <w:tcW w:w="1333" w:type="dxa"/>
            <w:shd w:val="clear" w:color="auto" w:fill="auto"/>
            <w:vAlign w:val="center"/>
          </w:tcPr>
          <w:p w14:paraId="4804564E" w14:textId="77777777" w:rsidR="00FF7D27" w:rsidRDefault="00FF7D27" w:rsidP="007E67E0">
            <w:pPr>
              <w:pStyle w:val="afffffffff9"/>
              <w:spacing w:before="78" w:after="156"/>
            </w:pPr>
          </w:p>
        </w:tc>
        <w:tc>
          <w:tcPr>
            <w:tcW w:w="1334" w:type="dxa"/>
            <w:shd w:val="clear" w:color="auto" w:fill="auto"/>
            <w:vAlign w:val="center"/>
          </w:tcPr>
          <w:p w14:paraId="696FC985" w14:textId="77777777" w:rsidR="00FF7D27" w:rsidRDefault="00FF7D27" w:rsidP="007E67E0">
            <w:pPr>
              <w:pStyle w:val="afffffffff9"/>
              <w:spacing w:before="78" w:after="156"/>
            </w:pPr>
          </w:p>
        </w:tc>
        <w:tc>
          <w:tcPr>
            <w:tcW w:w="1334" w:type="dxa"/>
            <w:shd w:val="clear" w:color="auto" w:fill="auto"/>
            <w:vAlign w:val="center"/>
          </w:tcPr>
          <w:p w14:paraId="0092F5B2" w14:textId="77777777" w:rsidR="00FF7D27" w:rsidRDefault="00FF7D27" w:rsidP="007E67E0">
            <w:pPr>
              <w:pStyle w:val="afffffffff9"/>
              <w:spacing w:before="78" w:after="156"/>
            </w:pPr>
          </w:p>
        </w:tc>
        <w:tc>
          <w:tcPr>
            <w:tcW w:w="1334" w:type="dxa"/>
            <w:shd w:val="clear" w:color="auto" w:fill="auto"/>
            <w:vAlign w:val="center"/>
          </w:tcPr>
          <w:p w14:paraId="20E8633D" w14:textId="77777777" w:rsidR="00FF7D27" w:rsidRDefault="00FF7D27" w:rsidP="007E67E0">
            <w:pPr>
              <w:pStyle w:val="afffffffff9"/>
              <w:spacing w:before="78" w:after="156"/>
            </w:pPr>
          </w:p>
        </w:tc>
        <w:tc>
          <w:tcPr>
            <w:tcW w:w="1334" w:type="dxa"/>
            <w:shd w:val="clear" w:color="auto" w:fill="auto"/>
            <w:vAlign w:val="center"/>
          </w:tcPr>
          <w:p w14:paraId="0E33F022" w14:textId="77777777" w:rsidR="00FF7D27" w:rsidRDefault="00FF7D27" w:rsidP="007E67E0">
            <w:pPr>
              <w:pStyle w:val="afffffffff9"/>
              <w:spacing w:before="78" w:after="156"/>
            </w:pPr>
          </w:p>
        </w:tc>
      </w:tr>
      <w:tr w:rsidR="00FF7D27" w14:paraId="58F3E878" w14:textId="77777777" w:rsidTr="007E67E0">
        <w:trPr>
          <w:jc w:val="center"/>
        </w:trPr>
        <w:tc>
          <w:tcPr>
            <w:tcW w:w="1332" w:type="dxa"/>
            <w:shd w:val="clear" w:color="auto" w:fill="auto"/>
            <w:vAlign w:val="center"/>
          </w:tcPr>
          <w:p w14:paraId="25594322" w14:textId="77777777" w:rsidR="00FF7D27" w:rsidRDefault="00FF7D27" w:rsidP="007E67E0">
            <w:pPr>
              <w:pStyle w:val="afffffffff9"/>
              <w:spacing w:before="78" w:after="156"/>
            </w:pPr>
          </w:p>
        </w:tc>
        <w:tc>
          <w:tcPr>
            <w:tcW w:w="1333" w:type="dxa"/>
            <w:shd w:val="clear" w:color="auto" w:fill="auto"/>
            <w:vAlign w:val="center"/>
          </w:tcPr>
          <w:p w14:paraId="6C7125AC" w14:textId="77777777" w:rsidR="00FF7D27" w:rsidRDefault="00FF7D27" w:rsidP="007E67E0">
            <w:pPr>
              <w:pStyle w:val="afffffffff9"/>
              <w:spacing w:before="78" w:after="156"/>
            </w:pPr>
          </w:p>
        </w:tc>
        <w:tc>
          <w:tcPr>
            <w:tcW w:w="1333" w:type="dxa"/>
            <w:shd w:val="clear" w:color="auto" w:fill="auto"/>
            <w:vAlign w:val="center"/>
          </w:tcPr>
          <w:p w14:paraId="4BBF2BC6" w14:textId="77777777" w:rsidR="00FF7D27" w:rsidRDefault="00FF7D27" w:rsidP="007E67E0">
            <w:pPr>
              <w:pStyle w:val="afffffffff9"/>
              <w:spacing w:before="78" w:after="156"/>
            </w:pPr>
          </w:p>
        </w:tc>
        <w:tc>
          <w:tcPr>
            <w:tcW w:w="1334" w:type="dxa"/>
            <w:shd w:val="clear" w:color="auto" w:fill="auto"/>
            <w:vAlign w:val="center"/>
          </w:tcPr>
          <w:p w14:paraId="7FFF212B" w14:textId="77777777" w:rsidR="00FF7D27" w:rsidRDefault="00FF7D27" w:rsidP="007E67E0">
            <w:pPr>
              <w:pStyle w:val="afffffffff9"/>
              <w:spacing w:before="78" w:after="156"/>
            </w:pPr>
          </w:p>
        </w:tc>
        <w:tc>
          <w:tcPr>
            <w:tcW w:w="1334" w:type="dxa"/>
            <w:shd w:val="clear" w:color="auto" w:fill="auto"/>
            <w:vAlign w:val="center"/>
          </w:tcPr>
          <w:p w14:paraId="79A87171" w14:textId="77777777" w:rsidR="00FF7D27" w:rsidRDefault="00FF7D27" w:rsidP="007E67E0">
            <w:pPr>
              <w:pStyle w:val="afffffffff9"/>
              <w:spacing w:before="78" w:after="156"/>
            </w:pPr>
          </w:p>
        </w:tc>
        <w:tc>
          <w:tcPr>
            <w:tcW w:w="1334" w:type="dxa"/>
            <w:shd w:val="clear" w:color="auto" w:fill="auto"/>
            <w:vAlign w:val="center"/>
          </w:tcPr>
          <w:p w14:paraId="4E1501F2" w14:textId="77777777" w:rsidR="00FF7D27" w:rsidRDefault="00FF7D27" w:rsidP="007E67E0">
            <w:pPr>
              <w:pStyle w:val="afffffffff9"/>
              <w:spacing w:before="78" w:after="156"/>
            </w:pPr>
          </w:p>
        </w:tc>
        <w:tc>
          <w:tcPr>
            <w:tcW w:w="1334" w:type="dxa"/>
            <w:shd w:val="clear" w:color="auto" w:fill="auto"/>
            <w:vAlign w:val="center"/>
          </w:tcPr>
          <w:p w14:paraId="16F89189" w14:textId="77777777" w:rsidR="00FF7D27" w:rsidRDefault="00FF7D27" w:rsidP="007E67E0">
            <w:pPr>
              <w:pStyle w:val="afffffffff9"/>
              <w:spacing w:before="78" w:after="156"/>
            </w:pPr>
          </w:p>
        </w:tc>
      </w:tr>
      <w:tr w:rsidR="00FF7D27" w14:paraId="5362AD70" w14:textId="77777777" w:rsidTr="007E67E0">
        <w:trPr>
          <w:jc w:val="center"/>
        </w:trPr>
        <w:tc>
          <w:tcPr>
            <w:tcW w:w="1332" w:type="dxa"/>
            <w:shd w:val="clear" w:color="auto" w:fill="auto"/>
            <w:vAlign w:val="center"/>
          </w:tcPr>
          <w:p w14:paraId="202A2A2C" w14:textId="77777777" w:rsidR="00FF7D27" w:rsidRDefault="00FF7D27" w:rsidP="007E67E0">
            <w:pPr>
              <w:pStyle w:val="afffffffff9"/>
              <w:spacing w:before="78" w:after="156"/>
            </w:pPr>
          </w:p>
        </w:tc>
        <w:tc>
          <w:tcPr>
            <w:tcW w:w="1333" w:type="dxa"/>
            <w:shd w:val="clear" w:color="auto" w:fill="auto"/>
            <w:vAlign w:val="center"/>
          </w:tcPr>
          <w:p w14:paraId="0CA0A704" w14:textId="77777777" w:rsidR="00FF7D27" w:rsidRDefault="00FF7D27" w:rsidP="007E67E0">
            <w:pPr>
              <w:pStyle w:val="afffffffff9"/>
              <w:spacing w:before="78" w:after="156"/>
            </w:pPr>
          </w:p>
        </w:tc>
        <w:tc>
          <w:tcPr>
            <w:tcW w:w="1333" w:type="dxa"/>
            <w:shd w:val="clear" w:color="auto" w:fill="auto"/>
            <w:vAlign w:val="center"/>
          </w:tcPr>
          <w:p w14:paraId="0A33ED71" w14:textId="77777777" w:rsidR="00FF7D27" w:rsidRDefault="00FF7D27" w:rsidP="007E67E0">
            <w:pPr>
              <w:pStyle w:val="afffffffff9"/>
              <w:spacing w:before="78" w:after="156"/>
            </w:pPr>
          </w:p>
        </w:tc>
        <w:tc>
          <w:tcPr>
            <w:tcW w:w="1334" w:type="dxa"/>
            <w:shd w:val="clear" w:color="auto" w:fill="auto"/>
            <w:vAlign w:val="center"/>
          </w:tcPr>
          <w:p w14:paraId="0528C93E" w14:textId="77777777" w:rsidR="00FF7D27" w:rsidRDefault="00FF7D27" w:rsidP="007E67E0">
            <w:pPr>
              <w:pStyle w:val="afffffffff9"/>
              <w:spacing w:before="78" w:after="156"/>
            </w:pPr>
          </w:p>
        </w:tc>
        <w:tc>
          <w:tcPr>
            <w:tcW w:w="1334" w:type="dxa"/>
            <w:shd w:val="clear" w:color="auto" w:fill="auto"/>
            <w:vAlign w:val="center"/>
          </w:tcPr>
          <w:p w14:paraId="08BD040D" w14:textId="77777777" w:rsidR="00FF7D27" w:rsidRDefault="00FF7D27" w:rsidP="007E67E0">
            <w:pPr>
              <w:pStyle w:val="afffffffff9"/>
              <w:spacing w:before="78" w:after="156"/>
            </w:pPr>
          </w:p>
        </w:tc>
        <w:tc>
          <w:tcPr>
            <w:tcW w:w="1334" w:type="dxa"/>
            <w:shd w:val="clear" w:color="auto" w:fill="auto"/>
            <w:vAlign w:val="center"/>
          </w:tcPr>
          <w:p w14:paraId="565126DC" w14:textId="77777777" w:rsidR="00FF7D27" w:rsidRDefault="00FF7D27" w:rsidP="007E67E0">
            <w:pPr>
              <w:pStyle w:val="afffffffff9"/>
              <w:spacing w:before="78" w:after="156"/>
            </w:pPr>
          </w:p>
        </w:tc>
        <w:tc>
          <w:tcPr>
            <w:tcW w:w="1334" w:type="dxa"/>
            <w:shd w:val="clear" w:color="auto" w:fill="auto"/>
            <w:vAlign w:val="center"/>
          </w:tcPr>
          <w:p w14:paraId="024CB259" w14:textId="77777777" w:rsidR="00FF7D27" w:rsidRDefault="00FF7D27" w:rsidP="007E67E0">
            <w:pPr>
              <w:pStyle w:val="afffffffff9"/>
              <w:spacing w:before="78" w:after="156"/>
            </w:pPr>
          </w:p>
        </w:tc>
      </w:tr>
      <w:tr w:rsidR="00FF7D27" w14:paraId="3DD5A45C" w14:textId="77777777" w:rsidTr="007E67E0">
        <w:trPr>
          <w:jc w:val="center"/>
        </w:trPr>
        <w:tc>
          <w:tcPr>
            <w:tcW w:w="1332" w:type="dxa"/>
            <w:shd w:val="clear" w:color="auto" w:fill="auto"/>
            <w:vAlign w:val="center"/>
          </w:tcPr>
          <w:p w14:paraId="0BA488DF" w14:textId="77777777" w:rsidR="00FF7D27" w:rsidRDefault="00FF7D27" w:rsidP="007E67E0">
            <w:pPr>
              <w:pStyle w:val="afffffffff9"/>
              <w:spacing w:before="78" w:after="156"/>
            </w:pPr>
          </w:p>
        </w:tc>
        <w:tc>
          <w:tcPr>
            <w:tcW w:w="1333" w:type="dxa"/>
            <w:shd w:val="clear" w:color="auto" w:fill="auto"/>
            <w:vAlign w:val="center"/>
          </w:tcPr>
          <w:p w14:paraId="42237BB3" w14:textId="77777777" w:rsidR="00FF7D27" w:rsidRDefault="00FF7D27" w:rsidP="007E67E0">
            <w:pPr>
              <w:pStyle w:val="afffffffff9"/>
              <w:spacing w:before="78" w:after="156"/>
            </w:pPr>
          </w:p>
        </w:tc>
        <w:tc>
          <w:tcPr>
            <w:tcW w:w="1333" w:type="dxa"/>
            <w:shd w:val="clear" w:color="auto" w:fill="auto"/>
            <w:vAlign w:val="center"/>
          </w:tcPr>
          <w:p w14:paraId="664D4DB4" w14:textId="77777777" w:rsidR="00FF7D27" w:rsidRDefault="00FF7D27" w:rsidP="007E67E0">
            <w:pPr>
              <w:pStyle w:val="afffffffff9"/>
              <w:spacing w:before="78" w:after="156"/>
            </w:pPr>
          </w:p>
        </w:tc>
        <w:tc>
          <w:tcPr>
            <w:tcW w:w="1334" w:type="dxa"/>
            <w:shd w:val="clear" w:color="auto" w:fill="auto"/>
            <w:vAlign w:val="center"/>
          </w:tcPr>
          <w:p w14:paraId="3EAADDC3" w14:textId="77777777" w:rsidR="00FF7D27" w:rsidRDefault="00FF7D27" w:rsidP="007E67E0">
            <w:pPr>
              <w:pStyle w:val="afffffffff9"/>
              <w:spacing w:before="78" w:after="156"/>
            </w:pPr>
          </w:p>
        </w:tc>
        <w:tc>
          <w:tcPr>
            <w:tcW w:w="1334" w:type="dxa"/>
            <w:shd w:val="clear" w:color="auto" w:fill="auto"/>
            <w:vAlign w:val="center"/>
          </w:tcPr>
          <w:p w14:paraId="3C0A66D8" w14:textId="77777777" w:rsidR="00FF7D27" w:rsidRDefault="00FF7D27" w:rsidP="007E67E0">
            <w:pPr>
              <w:pStyle w:val="afffffffff9"/>
              <w:spacing w:before="78" w:after="156"/>
            </w:pPr>
          </w:p>
        </w:tc>
        <w:tc>
          <w:tcPr>
            <w:tcW w:w="1334" w:type="dxa"/>
            <w:shd w:val="clear" w:color="auto" w:fill="auto"/>
            <w:vAlign w:val="center"/>
          </w:tcPr>
          <w:p w14:paraId="7618409C" w14:textId="77777777" w:rsidR="00FF7D27" w:rsidRDefault="00FF7D27" w:rsidP="007E67E0">
            <w:pPr>
              <w:pStyle w:val="afffffffff9"/>
              <w:spacing w:before="78" w:after="156"/>
            </w:pPr>
          </w:p>
        </w:tc>
        <w:tc>
          <w:tcPr>
            <w:tcW w:w="1334" w:type="dxa"/>
            <w:shd w:val="clear" w:color="auto" w:fill="auto"/>
            <w:vAlign w:val="center"/>
          </w:tcPr>
          <w:p w14:paraId="1B73A034" w14:textId="77777777" w:rsidR="00FF7D27" w:rsidRDefault="00FF7D27" w:rsidP="007E67E0">
            <w:pPr>
              <w:pStyle w:val="afffffffff9"/>
              <w:spacing w:before="78" w:after="156"/>
            </w:pPr>
          </w:p>
        </w:tc>
      </w:tr>
      <w:tr w:rsidR="00FF7D27" w14:paraId="7945514C" w14:textId="77777777" w:rsidTr="007E67E0">
        <w:trPr>
          <w:jc w:val="center"/>
        </w:trPr>
        <w:tc>
          <w:tcPr>
            <w:tcW w:w="1332" w:type="dxa"/>
            <w:shd w:val="clear" w:color="auto" w:fill="auto"/>
            <w:vAlign w:val="center"/>
          </w:tcPr>
          <w:p w14:paraId="480F4379" w14:textId="77777777" w:rsidR="00FF7D27" w:rsidRDefault="00FF7D27" w:rsidP="007E67E0">
            <w:pPr>
              <w:pStyle w:val="afffffffff9"/>
              <w:spacing w:before="78" w:after="156"/>
            </w:pPr>
          </w:p>
        </w:tc>
        <w:tc>
          <w:tcPr>
            <w:tcW w:w="1333" w:type="dxa"/>
            <w:shd w:val="clear" w:color="auto" w:fill="auto"/>
            <w:vAlign w:val="center"/>
          </w:tcPr>
          <w:p w14:paraId="0C9C61EF" w14:textId="77777777" w:rsidR="00FF7D27" w:rsidRDefault="00FF7D27" w:rsidP="007E67E0">
            <w:pPr>
              <w:pStyle w:val="afffffffff9"/>
              <w:spacing w:before="78" w:after="156"/>
            </w:pPr>
          </w:p>
        </w:tc>
        <w:tc>
          <w:tcPr>
            <w:tcW w:w="1333" w:type="dxa"/>
            <w:shd w:val="clear" w:color="auto" w:fill="auto"/>
            <w:vAlign w:val="center"/>
          </w:tcPr>
          <w:p w14:paraId="6665D3A8" w14:textId="77777777" w:rsidR="00FF7D27" w:rsidRDefault="00FF7D27" w:rsidP="007E67E0">
            <w:pPr>
              <w:pStyle w:val="afffffffff9"/>
              <w:spacing w:before="78" w:after="156"/>
            </w:pPr>
          </w:p>
        </w:tc>
        <w:tc>
          <w:tcPr>
            <w:tcW w:w="1334" w:type="dxa"/>
            <w:shd w:val="clear" w:color="auto" w:fill="auto"/>
            <w:vAlign w:val="center"/>
          </w:tcPr>
          <w:p w14:paraId="6B75B8F5" w14:textId="77777777" w:rsidR="00FF7D27" w:rsidRDefault="00FF7D27" w:rsidP="007E67E0">
            <w:pPr>
              <w:pStyle w:val="afffffffff9"/>
              <w:spacing w:before="78" w:after="156"/>
            </w:pPr>
          </w:p>
        </w:tc>
        <w:tc>
          <w:tcPr>
            <w:tcW w:w="1334" w:type="dxa"/>
            <w:shd w:val="clear" w:color="auto" w:fill="auto"/>
            <w:vAlign w:val="center"/>
          </w:tcPr>
          <w:p w14:paraId="1E45828C" w14:textId="77777777" w:rsidR="00FF7D27" w:rsidRDefault="00FF7D27" w:rsidP="007E67E0">
            <w:pPr>
              <w:pStyle w:val="afffffffff9"/>
              <w:spacing w:before="78" w:after="156"/>
            </w:pPr>
          </w:p>
        </w:tc>
        <w:tc>
          <w:tcPr>
            <w:tcW w:w="1334" w:type="dxa"/>
            <w:shd w:val="clear" w:color="auto" w:fill="auto"/>
            <w:vAlign w:val="center"/>
          </w:tcPr>
          <w:p w14:paraId="6BADEBEE" w14:textId="77777777" w:rsidR="00FF7D27" w:rsidRDefault="00FF7D27" w:rsidP="007E67E0">
            <w:pPr>
              <w:pStyle w:val="afffffffff9"/>
              <w:spacing w:before="78" w:after="156"/>
            </w:pPr>
          </w:p>
        </w:tc>
        <w:tc>
          <w:tcPr>
            <w:tcW w:w="1334" w:type="dxa"/>
            <w:shd w:val="clear" w:color="auto" w:fill="auto"/>
            <w:vAlign w:val="center"/>
          </w:tcPr>
          <w:p w14:paraId="0A40F6B6" w14:textId="77777777" w:rsidR="00FF7D27" w:rsidRDefault="00FF7D27" w:rsidP="007E67E0">
            <w:pPr>
              <w:pStyle w:val="afffffffff9"/>
              <w:spacing w:before="78" w:after="156"/>
            </w:pPr>
          </w:p>
        </w:tc>
      </w:tr>
      <w:tr w:rsidR="00FF7D27" w14:paraId="507B7737" w14:textId="77777777" w:rsidTr="007E67E0">
        <w:trPr>
          <w:jc w:val="center"/>
        </w:trPr>
        <w:tc>
          <w:tcPr>
            <w:tcW w:w="1332" w:type="dxa"/>
            <w:shd w:val="clear" w:color="auto" w:fill="auto"/>
            <w:vAlign w:val="center"/>
          </w:tcPr>
          <w:p w14:paraId="734CBEC0" w14:textId="77777777" w:rsidR="00FF7D27" w:rsidRDefault="00FF7D27" w:rsidP="007E67E0">
            <w:pPr>
              <w:pStyle w:val="afffffffff9"/>
              <w:spacing w:before="78" w:after="156"/>
            </w:pPr>
          </w:p>
        </w:tc>
        <w:tc>
          <w:tcPr>
            <w:tcW w:w="1333" w:type="dxa"/>
            <w:shd w:val="clear" w:color="auto" w:fill="auto"/>
            <w:vAlign w:val="center"/>
          </w:tcPr>
          <w:p w14:paraId="623ECC8D" w14:textId="77777777" w:rsidR="00FF7D27" w:rsidRDefault="00FF7D27" w:rsidP="007E67E0">
            <w:pPr>
              <w:pStyle w:val="afffffffff9"/>
              <w:spacing w:before="78" w:after="156"/>
            </w:pPr>
          </w:p>
        </w:tc>
        <w:tc>
          <w:tcPr>
            <w:tcW w:w="1333" w:type="dxa"/>
            <w:shd w:val="clear" w:color="auto" w:fill="auto"/>
            <w:vAlign w:val="center"/>
          </w:tcPr>
          <w:p w14:paraId="1E3A205B" w14:textId="77777777" w:rsidR="00FF7D27" w:rsidRDefault="00FF7D27" w:rsidP="007E67E0">
            <w:pPr>
              <w:pStyle w:val="afffffffff9"/>
              <w:spacing w:before="78" w:after="156"/>
            </w:pPr>
          </w:p>
        </w:tc>
        <w:tc>
          <w:tcPr>
            <w:tcW w:w="1334" w:type="dxa"/>
            <w:shd w:val="clear" w:color="auto" w:fill="auto"/>
            <w:vAlign w:val="center"/>
          </w:tcPr>
          <w:p w14:paraId="36F80273" w14:textId="77777777" w:rsidR="00FF7D27" w:rsidRDefault="00FF7D27" w:rsidP="007E67E0">
            <w:pPr>
              <w:pStyle w:val="afffffffff9"/>
              <w:spacing w:before="78" w:after="156"/>
            </w:pPr>
          </w:p>
        </w:tc>
        <w:tc>
          <w:tcPr>
            <w:tcW w:w="1334" w:type="dxa"/>
            <w:shd w:val="clear" w:color="auto" w:fill="auto"/>
            <w:vAlign w:val="center"/>
          </w:tcPr>
          <w:p w14:paraId="6382C2E0" w14:textId="77777777" w:rsidR="00FF7D27" w:rsidRDefault="00FF7D27" w:rsidP="007E67E0">
            <w:pPr>
              <w:pStyle w:val="afffffffff9"/>
              <w:spacing w:before="78" w:after="156"/>
            </w:pPr>
          </w:p>
        </w:tc>
        <w:tc>
          <w:tcPr>
            <w:tcW w:w="1334" w:type="dxa"/>
            <w:shd w:val="clear" w:color="auto" w:fill="auto"/>
            <w:vAlign w:val="center"/>
          </w:tcPr>
          <w:p w14:paraId="2A7B080F" w14:textId="77777777" w:rsidR="00FF7D27" w:rsidRDefault="00FF7D27" w:rsidP="007E67E0">
            <w:pPr>
              <w:pStyle w:val="afffffffff9"/>
              <w:spacing w:before="78" w:after="156"/>
            </w:pPr>
          </w:p>
        </w:tc>
        <w:tc>
          <w:tcPr>
            <w:tcW w:w="1334" w:type="dxa"/>
            <w:shd w:val="clear" w:color="auto" w:fill="auto"/>
            <w:vAlign w:val="center"/>
          </w:tcPr>
          <w:p w14:paraId="4CF0E484" w14:textId="77777777" w:rsidR="00FF7D27" w:rsidRDefault="00FF7D27" w:rsidP="007E67E0">
            <w:pPr>
              <w:pStyle w:val="afffffffff9"/>
              <w:spacing w:before="78" w:after="156"/>
            </w:pPr>
          </w:p>
        </w:tc>
      </w:tr>
      <w:tr w:rsidR="00FF7D27" w14:paraId="0E8B2F54" w14:textId="77777777" w:rsidTr="007E67E0">
        <w:trPr>
          <w:jc w:val="center"/>
        </w:trPr>
        <w:tc>
          <w:tcPr>
            <w:tcW w:w="1332" w:type="dxa"/>
            <w:shd w:val="clear" w:color="auto" w:fill="auto"/>
            <w:vAlign w:val="center"/>
          </w:tcPr>
          <w:p w14:paraId="2B995BF6" w14:textId="77777777" w:rsidR="00FF7D27" w:rsidRDefault="00FF7D27" w:rsidP="007E67E0">
            <w:pPr>
              <w:pStyle w:val="afffffffff9"/>
              <w:spacing w:before="78" w:after="156"/>
            </w:pPr>
          </w:p>
        </w:tc>
        <w:tc>
          <w:tcPr>
            <w:tcW w:w="1333" w:type="dxa"/>
            <w:shd w:val="clear" w:color="auto" w:fill="auto"/>
            <w:vAlign w:val="center"/>
          </w:tcPr>
          <w:p w14:paraId="3569C42F" w14:textId="77777777" w:rsidR="00FF7D27" w:rsidRDefault="00FF7D27" w:rsidP="007E67E0">
            <w:pPr>
              <w:pStyle w:val="afffffffff9"/>
              <w:spacing w:before="78" w:after="156"/>
            </w:pPr>
          </w:p>
        </w:tc>
        <w:tc>
          <w:tcPr>
            <w:tcW w:w="1333" w:type="dxa"/>
            <w:shd w:val="clear" w:color="auto" w:fill="auto"/>
            <w:vAlign w:val="center"/>
          </w:tcPr>
          <w:p w14:paraId="3598146B" w14:textId="77777777" w:rsidR="00FF7D27" w:rsidRDefault="00FF7D27" w:rsidP="007E67E0">
            <w:pPr>
              <w:pStyle w:val="afffffffff9"/>
              <w:spacing w:before="78" w:after="156"/>
            </w:pPr>
          </w:p>
        </w:tc>
        <w:tc>
          <w:tcPr>
            <w:tcW w:w="1334" w:type="dxa"/>
            <w:shd w:val="clear" w:color="auto" w:fill="auto"/>
            <w:vAlign w:val="center"/>
          </w:tcPr>
          <w:p w14:paraId="26542271" w14:textId="77777777" w:rsidR="00FF7D27" w:rsidRDefault="00FF7D27" w:rsidP="007E67E0">
            <w:pPr>
              <w:pStyle w:val="afffffffff9"/>
              <w:spacing w:before="78" w:after="156"/>
            </w:pPr>
          </w:p>
        </w:tc>
        <w:tc>
          <w:tcPr>
            <w:tcW w:w="1334" w:type="dxa"/>
            <w:shd w:val="clear" w:color="auto" w:fill="auto"/>
            <w:vAlign w:val="center"/>
          </w:tcPr>
          <w:p w14:paraId="04BA0D2A" w14:textId="77777777" w:rsidR="00FF7D27" w:rsidRDefault="00FF7D27" w:rsidP="007E67E0">
            <w:pPr>
              <w:pStyle w:val="afffffffff9"/>
              <w:spacing w:before="78" w:after="156"/>
            </w:pPr>
          </w:p>
        </w:tc>
        <w:tc>
          <w:tcPr>
            <w:tcW w:w="1334" w:type="dxa"/>
            <w:shd w:val="clear" w:color="auto" w:fill="auto"/>
            <w:vAlign w:val="center"/>
          </w:tcPr>
          <w:p w14:paraId="7097BC00" w14:textId="77777777" w:rsidR="00FF7D27" w:rsidRDefault="00FF7D27" w:rsidP="007E67E0">
            <w:pPr>
              <w:pStyle w:val="afffffffff9"/>
              <w:spacing w:before="78" w:after="156"/>
            </w:pPr>
          </w:p>
        </w:tc>
        <w:tc>
          <w:tcPr>
            <w:tcW w:w="1334" w:type="dxa"/>
            <w:shd w:val="clear" w:color="auto" w:fill="auto"/>
            <w:vAlign w:val="center"/>
          </w:tcPr>
          <w:p w14:paraId="0814519A" w14:textId="77777777" w:rsidR="00FF7D27" w:rsidRDefault="00FF7D27" w:rsidP="007E67E0">
            <w:pPr>
              <w:pStyle w:val="afffffffff9"/>
              <w:spacing w:before="78" w:after="156"/>
            </w:pPr>
          </w:p>
        </w:tc>
      </w:tr>
      <w:tr w:rsidR="00FF7D27" w14:paraId="5CB0D218" w14:textId="77777777" w:rsidTr="007E67E0">
        <w:trPr>
          <w:jc w:val="center"/>
        </w:trPr>
        <w:tc>
          <w:tcPr>
            <w:tcW w:w="1332" w:type="dxa"/>
            <w:shd w:val="clear" w:color="auto" w:fill="auto"/>
            <w:vAlign w:val="center"/>
          </w:tcPr>
          <w:p w14:paraId="0CA36DB4" w14:textId="77777777" w:rsidR="00FF7D27" w:rsidRDefault="00FF7D27" w:rsidP="007E67E0">
            <w:pPr>
              <w:pStyle w:val="afffffffff9"/>
              <w:spacing w:before="78" w:after="156"/>
            </w:pPr>
          </w:p>
        </w:tc>
        <w:tc>
          <w:tcPr>
            <w:tcW w:w="1333" w:type="dxa"/>
            <w:shd w:val="clear" w:color="auto" w:fill="auto"/>
            <w:vAlign w:val="center"/>
          </w:tcPr>
          <w:p w14:paraId="74B4511A" w14:textId="77777777" w:rsidR="00FF7D27" w:rsidRDefault="00FF7D27" w:rsidP="007E67E0">
            <w:pPr>
              <w:pStyle w:val="afffffffff9"/>
              <w:spacing w:before="78" w:after="156"/>
            </w:pPr>
          </w:p>
        </w:tc>
        <w:tc>
          <w:tcPr>
            <w:tcW w:w="1333" w:type="dxa"/>
            <w:shd w:val="clear" w:color="auto" w:fill="auto"/>
            <w:vAlign w:val="center"/>
          </w:tcPr>
          <w:p w14:paraId="449853EC" w14:textId="77777777" w:rsidR="00FF7D27" w:rsidRDefault="00FF7D27" w:rsidP="007E67E0">
            <w:pPr>
              <w:pStyle w:val="afffffffff9"/>
              <w:spacing w:before="78" w:after="156"/>
            </w:pPr>
          </w:p>
        </w:tc>
        <w:tc>
          <w:tcPr>
            <w:tcW w:w="1334" w:type="dxa"/>
            <w:shd w:val="clear" w:color="auto" w:fill="auto"/>
            <w:vAlign w:val="center"/>
          </w:tcPr>
          <w:p w14:paraId="22D859C8" w14:textId="77777777" w:rsidR="00FF7D27" w:rsidRDefault="00FF7D27" w:rsidP="007E67E0">
            <w:pPr>
              <w:pStyle w:val="afffffffff9"/>
              <w:spacing w:before="78" w:after="156"/>
            </w:pPr>
          </w:p>
        </w:tc>
        <w:tc>
          <w:tcPr>
            <w:tcW w:w="1334" w:type="dxa"/>
            <w:shd w:val="clear" w:color="auto" w:fill="auto"/>
            <w:vAlign w:val="center"/>
          </w:tcPr>
          <w:p w14:paraId="60F90759" w14:textId="77777777" w:rsidR="00FF7D27" w:rsidRDefault="00FF7D27" w:rsidP="007E67E0">
            <w:pPr>
              <w:pStyle w:val="afffffffff9"/>
              <w:spacing w:before="78" w:after="156"/>
            </w:pPr>
          </w:p>
        </w:tc>
        <w:tc>
          <w:tcPr>
            <w:tcW w:w="1334" w:type="dxa"/>
            <w:shd w:val="clear" w:color="auto" w:fill="auto"/>
            <w:vAlign w:val="center"/>
          </w:tcPr>
          <w:p w14:paraId="4C9BDC4A" w14:textId="77777777" w:rsidR="00FF7D27" w:rsidRDefault="00FF7D27" w:rsidP="007E67E0">
            <w:pPr>
              <w:pStyle w:val="afffffffff9"/>
              <w:spacing w:before="78" w:after="156"/>
            </w:pPr>
          </w:p>
        </w:tc>
        <w:tc>
          <w:tcPr>
            <w:tcW w:w="1334" w:type="dxa"/>
            <w:shd w:val="clear" w:color="auto" w:fill="auto"/>
            <w:vAlign w:val="center"/>
          </w:tcPr>
          <w:p w14:paraId="125EDF7F" w14:textId="77777777" w:rsidR="00FF7D27" w:rsidRDefault="00FF7D27" w:rsidP="007E67E0">
            <w:pPr>
              <w:pStyle w:val="afffffffff9"/>
              <w:spacing w:before="78" w:after="156"/>
            </w:pPr>
          </w:p>
        </w:tc>
      </w:tr>
      <w:tr w:rsidR="00FF7D27" w14:paraId="3C853453" w14:textId="77777777" w:rsidTr="007E67E0">
        <w:trPr>
          <w:jc w:val="center"/>
        </w:trPr>
        <w:tc>
          <w:tcPr>
            <w:tcW w:w="1332" w:type="dxa"/>
            <w:shd w:val="clear" w:color="auto" w:fill="auto"/>
            <w:vAlign w:val="center"/>
          </w:tcPr>
          <w:p w14:paraId="0678BD16" w14:textId="77777777" w:rsidR="00FF7D27" w:rsidRDefault="00FF7D27" w:rsidP="007E67E0">
            <w:pPr>
              <w:pStyle w:val="afffffffff9"/>
              <w:spacing w:before="78" w:after="156"/>
            </w:pPr>
          </w:p>
        </w:tc>
        <w:tc>
          <w:tcPr>
            <w:tcW w:w="1333" w:type="dxa"/>
            <w:shd w:val="clear" w:color="auto" w:fill="auto"/>
            <w:vAlign w:val="center"/>
          </w:tcPr>
          <w:p w14:paraId="60FAAAB7" w14:textId="77777777" w:rsidR="00FF7D27" w:rsidRDefault="00FF7D27" w:rsidP="007E67E0">
            <w:pPr>
              <w:pStyle w:val="afffffffff9"/>
              <w:spacing w:before="78" w:after="156"/>
            </w:pPr>
          </w:p>
        </w:tc>
        <w:tc>
          <w:tcPr>
            <w:tcW w:w="1333" w:type="dxa"/>
            <w:shd w:val="clear" w:color="auto" w:fill="auto"/>
            <w:vAlign w:val="center"/>
          </w:tcPr>
          <w:p w14:paraId="0B741164" w14:textId="77777777" w:rsidR="00FF7D27" w:rsidRDefault="00FF7D27" w:rsidP="007E67E0">
            <w:pPr>
              <w:pStyle w:val="afffffffff9"/>
              <w:spacing w:before="78" w:after="156"/>
            </w:pPr>
          </w:p>
        </w:tc>
        <w:tc>
          <w:tcPr>
            <w:tcW w:w="1334" w:type="dxa"/>
            <w:shd w:val="clear" w:color="auto" w:fill="auto"/>
            <w:vAlign w:val="center"/>
          </w:tcPr>
          <w:p w14:paraId="7ECBD3CF" w14:textId="77777777" w:rsidR="00FF7D27" w:rsidRDefault="00FF7D27" w:rsidP="007E67E0">
            <w:pPr>
              <w:pStyle w:val="afffffffff9"/>
              <w:spacing w:before="78" w:after="156"/>
            </w:pPr>
          </w:p>
        </w:tc>
        <w:tc>
          <w:tcPr>
            <w:tcW w:w="1334" w:type="dxa"/>
            <w:shd w:val="clear" w:color="auto" w:fill="auto"/>
            <w:vAlign w:val="center"/>
          </w:tcPr>
          <w:p w14:paraId="6C89AC06" w14:textId="77777777" w:rsidR="00FF7D27" w:rsidRDefault="00FF7D27" w:rsidP="007E67E0">
            <w:pPr>
              <w:pStyle w:val="afffffffff9"/>
              <w:spacing w:before="78" w:after="156"/>
            </w:pPr>
          </w:p>
        </w:tc>
        <w:tc>
          <w:tcPr>
            <w:tcW w:w="1334" w:type="dxa"/>
            <w:shd w:val="clear" w:color="auto" w:fill="auto"/>
            <w:vAlign w:val="center"/>
          </w:tcPr>
          <w:p w14:paraId="78995DE2" w14:textId="77777777" w:rsidR="00FF7D27" w:rsidRDefault="00FF7D27" w:rsidP="007E67E0">
            <w:pPr>
              <w:pStyle w:val="afffffffff9"/>
              <w:spacing w:before="78" w:after="156"/>
            </w:pPr>
          </w:p>
        </w:tc>
        <w:tc>
          <w:tcPr>
            <w:tcW w:w="1334" w:type="dxa"/>
            <w:shd w:val="clear" w:color="auto" w:fill="auto"/>
            <w:vAlign w:val="center"/>
          </w:tcPr>
          <w:p w14:paraId="2EB3A31C" w14:textId="77777777" w:rsidR="00FF7D27" w:rsidRDefault="00FF7D27" w:rsidP="007E67E0">
            <w:pPr>
              <w:pStyle w:val="afffffffff9"/>
              <w:spacing w:before="78" w:after="156"/>
            </w:pPr>
          </w:p>
        </w:tc>
      </w:tr>
      <w:tr w:rsidR="00FF7D27" w14:paraId="739BD123" w14:textId="77777777" w:rsidTr="007E67E0">
        <w:trPr>
          <w:jc w:val="center"/>
        </w:trPr>
        <w:tc>
          <w:tcPr>
            <w:tcW w:w="1332" w:type="dxa"/>
            <w:shd w:val="clear" w:color="auto" w:fill="auto"/>
            <w:vAlign w:val="center"/>
          </w:tcPr>
          <w:p w14:paraId="5D35351C" w14:textId="77777777" w:rsidR="00FF7D27" w:rsidRDefault="00FF7D27" w:rsidP="007E67E0">
            <w:pPr>
              <w:pStyle w:val="afffffffff9"/>
              <w:spacing w:before="78" w:after="156"/>
            </w:pPr>
          </w:p>
        </w:tc>
        <w:tc>
          <w:tcPr>
            <w:tcW w:w="1333" w:type="dxa"/>
            <w:shd w:val="clear" w:color="auto" w:fill="auto"/>
            <w:vAlign w:val="center"/>
          </w:tcPr>
          <w:p w14:paraId="5D434EA8" w14:textId="77777777" w:rsidR="00FF7D27" w:rsidRDefault="00FF7D27" w:rsidP="007E67E0">
            <w:pPr>
              <w:pStyle w:val="afffffffff9"/>
              <w:spacing w:before="78" w:after="156"/>
            </w:pPr>
          </w:p>
        </w:tc>
        <w:tc>
          <w:tcPr>
            <w:tcW w:w="1333" w:type="dxa"/>
            <w:shd w:val="clear" w:color="auto" w:fill="auto"/>
            <w:vAlign w:val="center"/>
          </w:tcPr>
          <w:p w14:paraId="7A2D7AEA" w14:textId="77777777" w:rsidR="00FF7D27" w:rsidRDefault="00FF7D27" w:rsidP="007E67E0">
            <w:pPr>
              <w:pStyle w:val="afffffffff9"/>
              <w:spacing w:before="78" w:after="156"/>
            </w:pPr>
          </w:p>
        </w:tc>
        <w:tc>
          <w:tcPr>
            <w:tcW w:w="1334" w:type="dxa"/>
            <w:shd w:val="clear" w:color="auto" w:fill="auto"/>
            <w:vAlign w:val="center"/>
          </w:tcPr>
          <w:p w14:paraId="3DD154D3" w14:textId="77777777" w:rsidR="00FF7D27" w:rsidRDefault="00FF7D27" w:rsidP="007E67E0">
            <w:pPr>
              <w:pStyle w:val="afffffffff9"/>
              <w:spacing w:before="78" w:after="156"/>
            </w:pPr>
          </w:p>
        </w:tc>
        <w:tc>
          <w:tcPr>
            <w:tcW w:w="1334" w:type="dxa"/>
            <w:shd w:val="clear" w:color="auto" w:fill="auto"/>
            <w:vAlign w:val="center"/>
          </w:tcPr>
          <w:p w14:paraId="22AFF932" w14:textId="77777777" w:rsidR="00FF7D27" w:rsidRDefault="00FF7D27" w:rsidP="007E67E0">
            <w:pPr>
              <w:pStyle w:val="afffffffff9"/>
              <w:spacing w:before="78" w:after="156"/>
            </w:pPr>
          </w:p>
        </w:tc>
        <w:tc>
          <w:tcPr>
            <w:tcW w:w="1334" w:type="dxa"/>
            <w:shd w:val="clear" w:color="auto" w:fill="auto"/>
            <w:vAlign w:val="center"/>
          </w:tcPr>
          <w:p w14:paraId="53F7C522" w14:textId="77777777" w:rsidR="00FF7D27" w:rsidRDefault="00FF7D27" w:rsidP="007E67E0">
            <w:pPr>
              <w:pStyle w:val="afffffffff9"/>
              <w:spacing w:before="78" w:after="156"/>
            </w:pPr>
          </w:p>
        </w:tc>
        <w:tc>
          <w:tcPr>
            <w:tcW w:w="1334" w:type="dxa"/>
            <w:shd w:val="clear" w:color="auto" w:fill="auto"/>
            <w:vAlign w:val="center"/>
          </w:tcPr>
          <w:p w14:paraId="63529E9D" w14:textId="77777777" w:rsidR="00FF7D27" w:rsidRDefault="00FF7D27" w:rsidP="007E67E0">
            <w:pPr>
              <w:pStyle w:val="afffffffff9"/>
              <w:spacing w:before="78" w:after="156"/>
            </w:pPr>
          </w:p>
        </w:tc>
      </w:tr>
      <w:tr w:rsidR="00FF7D27" w14:paraId="4D0E4BD9" w14:textId="77777777" w:rsidTr="007E67E0">
        <w:trPr>
          <w:jc w:val="center"/>
        </w:trPr>
        <w:tc>
          <w:tcPr>
            <w:tcW w:w="1332" w:type="dxa"/>
            <w:shd w:val="clear" w:color="auto" w:fill="auto"/>
            <w:vAlign w:val="center"/>
          </w:tcPr>
          <w:p w14:paraId="3BB31F54" w14:textId="77777777" w:rsidR="00FF7D27" w:rsidRDefault="00FF7D27" w:rsidP="007E67E0">
            <w:pPr>
              <w:pStyle w:val="afffffffff9"/>
              <w:spacing w:before="78" w:after="156"/>
            </w:pPr>
          </w:p>
        </w:tc>
        <w:tc>
          <w:tcPr>
            <w:tcW w:w="1333" w:type="dxa"/>
            <w:shd w:val="clear" w:color="auto" w:fill="auto"/>
            <w:vAlign w:val="center"/>
          </w:tcPr>
          <w:p w14:paraId="61C5BDD8" w14:textId="77777777" w:rsidR="00FF7D27" w:rsidRDefault="00FF7D27" w:rsidP="007E67E0">
            <w:pPr>
              <w:pStyle w:val="afffffffff9"/>
              <w:spacing w:before="78" w:after="156"/>
            </w:pPr>
          </w:p>
        </w:tc>
        <w:tc>
          <w:tcPr>
            <w:tcW w:w="1333" w:type="dxa"/>
            <w:shd w:val="clear" w:color="auto" w:fill="auto"/>
            <w:vAlign w:val="center"/>
          </w:tcPr>
          <w:p w14:paraId="7A10E99F" w14:textId="77777777" w:rsidR="00FF7D27" w:rsidRDefault="00FF7D27" w:rsidP="007E67E0">
            <w:pPr>
              <w:pStyle w:val="afffffffff9"/>
              <w:spacing w:before="78" w:after="156"/>
            </w:pPr>
          </w:p>
        </w:tc>
        <w:tc>
          <w:tcPr>
            <w:tcW w:w="1334" w:type="dxa"/>
            <w:shd w:val="clear" w:color="auto" w:fill="auto"/>
            <w:vAlign w:val="center"/>
          </w:tcPr>
          <w:p w14:paraId="75DF7703" w14:textId="77777777" w:rsidR="00FF7D27" w:rsidRDefault="00FF7D27" w:rsidP="007E67E0">
            <w:pPr>
              <w:pStyle w:val="afffffffff9"/>
              <w:spacing w:before="78" w:after="156"/>
            </w:pPr>
          </w:p>
        </w:tc>
        <w:tc>
          <w:tcPr>
            <w:tcW w:w="1334" w:type="dxa"/>
            <w:shd w:val="clear" w:color="auto" w:fill="auto"/>
            <w:vAlign w:val="center"/>
          </w:tcPr>
          <w:p w14:paraId="18E5B0D8" w14:textId="77777777" w:rsidR="00FF7D27" w:rsidRDefault="00FF7D27" w:rsidP="007E67E0">
            <w:pPr>
              <w:pStyle w:val="afffffffff9"/>
              <w:spacing w:before="78" w:after="156"/>
            </w:pPr>
          </w:p>
        </w:tc>
        <w:tc>
          <w:tcPr>
            <w:tcW w:w="1334" w:type="dxa"/>
            <w:shd w:val="clear" w:color="auto" w:fill="auto"/>
            <w:vAlign w:val="center"/>
          </w:tcPr>
          <w:p w14:paraId="3EBE0099" w14:textId="77777777" w:rsidR="00FF7D27" w:rsidRDefault="00FF7D27" w:rsidP="007E67E0">
            <w:pPr>
              <w:pStyle w:val="afffffffff9"/>
              <w:spacing w:before="78" w:after="156"/>
            </w:pPr>
          </w:p>
        </w:tc>
        <w:tc>
          <w:tcPr>
            <w:tcW w:w="1334" w:type="dxa"/>
            <w:shd w:val="clear" w:color="auto" w:fill="auto"/>
            <w:vAlign w:val="center"/>
          </w:tcPr>
          <w:p w14:paraId="1A29B4EB" w14:textId="77777777" w:rsidR="00FF7D27" w:rsidRDefault="00FF7D27" w:rsidP="007E67E0">
            <w:pPr>
              <w:pStyle w:val="afffffffff9"/>
              <w:spacing w:before="78" w:after="156"/>
            </w:pPr>
          </w:p>
        </w:tc>
      </w:tr>
      <w:tr w:rsidR="00FF7D27" w14:paraId="587E8AFC" w14:textId="77777777" w:rsidTr="007E67E0">
        <w:trPr>
          <w:jc w:val="center"/>
        </w:trPr>
        <w:tc>
          <w:tcPr>
            <w:tcW w:w="1332" w:type="dxa"/>
            <w:shd w:val="clear" w:color="auto" w:fill="auto"/>
            <w:vAlign w:val="center"/>
          </w:tcPr>
          <w:p w14:paraId="3880B1AD" w14:textId="77777777" w:rsidR="00FF7D27" w:rsidRDefault="00FF7D27" w:rsidP="007E67E0">
            <w:pPr>
              <w:pStyle w:val="afffffffff9"/>
              <w:spacing w:before="78" w:after="156"/>
            </w:pPr>
          </w:p>
        </w:tc>
        <w:tc>
          <w:tcPr>
            <w:tcW w:w="1333" w:type="dxa"/>
            <w:shd w:val="clear" w:color="auto" w:fill="auto"/>
            <w:vAlign w:val="center"/>
          </w:tcPr>
          <w:p w14:paraId="3C2D1EA0" w14:textId="77777777" w:rsidR="00FF7D27" w:rsidRDefault="00FF7D27" w:rsidP="007E67E0">
            <w:pPr>
              <w:pStyle w:val="afffffffff9"/>
              <w:spacing w:before="78" w:after="156"/>
            </w:pPr>
          </w:p>
        </w:tc>
        <w:tc>
          <w:tcPr>
            <w:tcW w:w="1333" w:type="dxa"/>
            <w:shd w:val="clear" w:color="auto" w:fill="auto"/>
            <w:vAlign w:val="center"/>
          </w:tcPr>
          <w:p w14:paraId="29FCC5BB" w14:textId="77777777" w:rsidR="00FF7D27" w:rsidRDefault="00FF7D27" w:rsidP="007E67E0">
            <w:pPr>
              <w:pStyle w:val="afffffffff9"/>
              <w:spacing w:before="78" w:after="156"/>
            </w:pPr>
          </w:p>
        </w:tc>
        <w:tc>
          <w:tcPr>
            <w:tcW w:w="1334" w:type="dxa"/>
            <w:shd w:val="clear" w:color="auto" w:fill="auto"/>
            <w:vAlign w:val="center"/>
          </w:tcPr>
          <w:p w14:paraId="613A5619" w14:textId="77777777" w:rsidR="00FF7D27" w:rsidRDefault="00FF7D27" w:rsidP="007E67E0">
            <w:pPr>
              <w:pStyle w:val="afffffffff9"/>
              <w:spacing w:before="78" w:after="156"/>
            </w:pPr>
          </w:p>
        </w:tc>
        <w:tc>
          <w:tcPr>
            <w:tcW w:w="1334" w:type="dxa"/>
            <w:shd w:val="clear" w:color="auto" w:fill="auto"/>
            <w:vAlign w:val="center"/>
          </w:tcPr>
          <w:p w14:paraId="1605DBA5" w14:textId="77777777" w:rsidR="00FF7D27" w:rsidRDefault="00FF7D27" w:rsidP="007E67E0">
            <w:pPr>
              <w:pStyle w:val="afffffffff9"/>
              <w:spacing w:before="78" w:after="156"/>
            </w:pPr>
          </w:p>
        </w:tc>
        <w:tc>
          <w:tcPr>
            <w:tcW w:w="1334" w:type="dxa"/>
            <w:shd w:val="clear" w:color="auto" w:fill="auto"/>
            <w:vAlign w:val="center"/>
          </w:tcPr>
          <w:p w14:paraId="79C80541" w14:textId="77777777" w:rsidR="00FF7D27" w:rsidRDefault="00FF7D27" w:rsidP="007E67E0">
            <w:pPr>
              <w:pStyle w:val="afffffffff9"/>
              <w:spacing w:before="78" w:after="156"/>
            </w:pPr>
          </w:p>
        </w:tc>
        <w:tc>
          <w:tcPr>
            <w:tcW w:w="1334" w:type="dxa"/>
            <w:shd w:val="clear" w:color="auto" w:fill="auto"/>
            <w:vAlign w:val="center"/>
          </w:tcPr>
          <w:p w14:paraId="097E9749" w14:textId="77777777" w:rsidR="00FF7D27" w:rsidRDefault="00FF7D27" w:rsidP="007E67E0">
            <w:pPr>
              <w:pStyle w:val="afffffffff9"/>
              <w:spacing w:before="78" w:after="156"/>
            </w:pPr>
          </w:p>
        </w:tc>
      </w:tr>
      <w:tr w:rsidR="00FF7D27" w14:paraId="12794A52" w14:textId="77777777" w:rsidTr="007E67E0">
        <w:trPr>
          <w:jc w:val="center"/>
        </w:trPr>
        <w:tc>
          <w:tcPr>
            <w:tcW w:w="1332" w:type="dxa"/>
            <w:shd w:val="clear" w:color="auto" w:fill="auto"/>
            <w:vAlign w:val="center"/>
          </w:tcPr>
          <w:p w14:paraId="09A6B99F" w14:textId="77777777" w:rsidR="00FF7D27" w:rsidRDefault="00FF7D27" w:rsidP="007E67E0">
            <w:pPr>
              <w:pStyle w:val="afffffffff9"/>
              <w:spacing w:before="78" w:after="156"/>
            </w:pPr>
          </w:p>
        </w:tc>
        <w:tc>
          <w:tcPr>
            <w:tcW w:w="1333" w:type="dxa"/>
            <w:shd w:val="clear" w:color="auto" w:fill="auto"/>
            <w:vAlign w:val="center"/>
          </w:tcPr>
          <w:p w14:paraId="5C2BB498" w14:textId="77777777" w:rsidR="00FF7D27" w:rsidRDefault="00FF7D27" w:rsidP="007E67E0">
            <w:pPr>
              <w:pStyle w:val="afffffffff9"/>
              <w:spacing w:before="78" w:after="156"/>
            </w:pPr>
          </w:p>
        </w:tc>
        <w:tc>
          <w:tcPr>
            <w:tcW w:w="1333" w:type="dxa"/>
            <w:shd w:val="clear" w:color="auto" w:fill="auto"/>
            <w:vAlign w:val="center"/>
          </w:tcPr>
          <w:p w14:paraId="13BC0F07" w14:textId="77777777" w:rsidR="00FF7D27" w:rsidRDefault="00FF7D27" w:rsidP="007E67E0">
            <w:pPr>
              <w:pStyle w:val="afffffffff9"/>
              <w:spacing w:before="78" w:after="156"/>
            </w:pPr>
          </w:p>
        </w:tc>
        <w:tc>
          <w:tcPr>
            <w:tcW w:w="1334" w:type="dxa"/>
            <w:shd w:val="clear" w:color="auto" w:fill="auto"/>
            <w:vAlign w:val="center"/>
          </w:tcPr>
          <w:p w14:paraId="309930EC" w14:textId="77777777" w:rsidR="00FF7D27" w:rsidRDefault="00FF7D27" w:rsidP="007E67E0">
            <w:pPr>
              <w:pStyle w:val="afffffffff9"/>
              <w:spacing w:before="78" w:after="156"/>
            </w:pPr>
          </w:p>
        </w:tc>
        <w:tc>
          <w:tcPr>
            <w:tcW w:w="1334" w:type="dxa"/>
            <w:shd w:val="clear" w:color="auto" w:fill="auto"/>
            <w:vAlign w:val="center"/>
          </w:tcPr>
          <w:p w14:paraId="7FF69C1B" w14:textId="77777777" w:rsidR="00FF7D27" w:rsidRDefault="00FF7D27" w:rsidP="007E67E0">
            <w:pPr>
              <w:pStyle w:val="afffffffff9"/>
              <w:spacing w:before="78" w:after="156"/>
            </w:pPr>
          </w:p>
        </w:tc>
        <w:tc>
          <w:tcPr>
            <w:tcW w:w="1334" w:type="dxa"/>
            <w:shd w:val="clear" w:color="auto" w:fill="auto"/>
            <w:vAlign w:val="center"/>
          </w:tcPr>
          <w:p w14:paraId="32CFB7DD" w14:textId="77777777" w:rsidR="00FF7D27" w:rsidRDefault="00FF7D27" w:rsidP="007E67E0">
            <w:pPr>
              <w:pStyle w:val="afffffffff9"/>
              <w:spacing w:before="78" w:after="156"/>
            </w:pPr>
          </w:p>
        </w:tc>
        <w:tc>
          <w:tcPr>
            <w:tcW w:w="1334" w:type="dxa"/>
            <w:shd w:val="clear" w:color="auto" w:fill="auto"/>
            <w:vAlign w:val="center"/>
          </w:tcPr>
          <w:p w14:paraId="65CD5D18" w14:textId="77777777" w:rsidR="00FF7D27" w:rsidRDefault="00FF7D27" w:rsidP="007E67E0">
            <w:pPr>
              <w:pStyle w:val="afffffffff9"/>
              <w:spacing w:before="78" w:after="156"/>
            </w:pPr>
          </w:p>
        </w:tc>
      </w:tr>
      <w:tr w:rsidR="00FF7D27" w14:paraId="225E9D46" w14:textId="77777777" w:rsidTr="007E67E0">
        <w:trPr>
          <w:jc w:val="center"/>
        </w:trPr>
        <w:tc>
          <w:tcPr>
            <w:tcW w:w="1332" w:type="dxa"/>
            <w:shd w:val="clear" w:color="auto" w:fill="auto"/>
            <w:vAlign w:val="center"/>
          </w:tcPr>
          <w:p w14:paraId="5224F525" w14:textId="77777777" w:rsidR="00FF7D27" w:rsidRDefault="00FF7D27" w:rsidP="007E67E0">
            <w:pPr>
              <w:pStyle w:val="afffffffff9"/>
              <w:spacing w:before="78" w:after="156"/>
            </w:pPr>
          </w:p>
        </w:tc>
        <w:tc>
          <w:tcPr>
            <w:tcW w:w="1333" w:type="dxa"/>
            <w:shd w:val="clear" w:color="auto" w:fill="auto"/>
            <w:vAlign w:val="center"/>
          </w:tcPr>
          <w:p w14:paraId="6EDD5F9C" w14:textId="77777777" w:rsidR="00FF7D27" w:rsidRDefault="00FF7D27" w:rsidP="007E67E0">
            <w:pPr>
              <w:pStyle w:val="afffffffff9"/>
              <w:spacing w:before="78" w:after="156"/>
            </w:pPr>
          </w:p>
        </w:tc>
        <w:tc>
          <w:tcPr>
            <w:tcW w:w="1333" w:type="dxa"/>
            <w:shd w:val="clear" w:color="auto" w:fill="auto"/>
            <w:vAlign w:val="center"/>
          </w:tcPr>
          <w:p w14:paraId="3DA9D557" w14:textId="77777777" w:rsidR="00FF7D27" w:rsidRDefault="00FF7D27" w:rsidP="007E67E0">
            <w:pPr>
              <w:pStyle w:val="afffffffff9"/>
              <w:spacing w:before="78" w:after="156"/>
            </w:pPr>
          </w:p>
        </w:tc>
        <w:tc>
          <w:tcPr>
            <w:tcW w:w="1334" w:type="dxa"/>
            <w:shd w:val="clear" w:color="auto" w:fill="auto"/>
            <w:vAlign w:val="center"/>
          </w:tcPr>
          <w:p w14:paraId="376A3336" w14:textId="77777777" w:rsidR="00FF7D27" w:rsidRDefault="00FF7D27" w:rsidP="007E67E0">
            <w:pPr>
              <w:pStyle w:val="afffffffff9"/>
              <w:spacing w:before="78" w:after="156"/>
            </w:pPr>
          </w:p>
        </w:tc>
        <w:tc>
          <w:tcPr>
            <w:tcW w:w="1334" w:type="dxa"/>
            <w:shd w:val="clear" w:color="auto" w:fill="auto"/>
            <w:vAlign w:val="center"/>
          </w:tcPr>
          <w:p w14:paraId="003B78D6" w14:textId="77777777" w:rsidR="00FF7D27" w:rsidRDefault="00FF7D27" w:rsidP="007E67E0">
            <w:pPr>
              <w:pStyle w:val="afffffffff9"/>
              <w:spacing w:before="78" w:after="156"/>
            </w:pPr>
          </w:p>
        </w:tc>
        <w:tc>
          <w:tcPr>
            <w:tcW w:w="1334" w:type="dxa"/>
            <w:shd w:val="clear" w:color="auto" w:fill="auto"/>
            <w:vAlign w:val="center"/>
          </w:tcPr>
          <w:p w14:paraId="04975188" w14:textId="77777777" w:rsidR="00FF7D27" w:rsidRDefault="00FF7D27" w:rsidP="007E67E0">
            <w:pPr>
              <w:pStyle w:val="afffffffff9"/>
              <w:spacing w:before="78" w:after="156"/>
            </w:pPr>
          </w:p>
        </w:tc>
        <w:tc>
          <w:tcPr>
            <w:tcW w:w="1334" w:type="dxa"/>
            <w:shd w:val="clear" w:color="auto" w:fill="auto"/>
            <w:vAlign w:val="center"/>
          </w:tcPr>
          <w:p w14:paraId="3C1F9331" w14:textId="77777777" w:rsidR="00FF7D27" w:rsidRDefault="00FF7D27" w:rsidP="007E67E0">
            <w:pPr>
              <w:pStyle w:val="afffffffff9"/>
              <w:spacing w:before="78" w:after="156"/>
            </w:pPr>
          </w:p>
        </w:tc>
      </w:tr>
      <w:tr w:rsidR="00FF7D27" w14:paraId="641C3B98" w14:textId="77777777" w:rsidTr="007E67E0">
        <w:trPr>
          <w:jc w:val="center"/>
        </w:trPr>
        <w:tc>
          <w:tcPr>
            <w:tcW w:w="1332" w:type="dxa"/>
            <w:shd w:val="clear" w:color="auto" w:fill="auto"/>
            <w:vAlign w:val="center"/>
          </w:tcPr>
          <w:p w14:paraId="22C44B4A" w14:textId="77777777" w:rsidR="00FF7D27" w:rsidRDefault="00FF7D27" w:rsidP="007E67E0">
            <w:pPr>
              <w:pStyle w:val="afffffffff9"/>
              <w:spacing w:before="78" w:after="156"/>
            </w:pPr>
          </w:p>
        </w:tc>
        <w:tc>
          <w:tcPr>
            <w:tcW w:w="1333" w:type="dxa"/>
            <w:shd w:val="clear" w:color="auto" w:fill="auto"/>
            <w:vAlign w:val="center"/>
          </w:tcPr>
          <w:p w14:paraId="5F892CF3" w14:textId="77777777" w:rsidR="00FF7D27" w:rsidRDefault="00FF7D27" w:rsidP="007E67E0">
            <w:pPr>
              <w:pStyle w:val="afffffffff9"/>
              <w:spacing w:before="78" w:after="156"/>
            </w:pPr>
          </w:p>
        </w:tc>
        <w:tc>
          <w:tcPr>
            <w:tcW w:w="1333" w:type="dxa"/>
            <w:shd w:val="clear" w:color="auto" w:fill="auto"/>
            <w:vAlign w:val="center"/>
          </w:tcPr>
          <w:p w14:paraId="2C8E42AA" w14:textId="77777777" w:rsidR="00FF7D27" w:rsidRDefault="00FF7D27" w:rsidP="007E67E0">
            <w:pPr>
              <w:pStyle w:val="afffffffff9"/>
              <w:spacing w:before="78" w:after="156"/>
            </w:pPr>
          </w:p>
        </w:tc>
        <w:tc>
          <w:tcPr>
            <w:tcW w:w="1334" w:type="dxa"/>
            <w:shd w:val="clear" w:color="auto" w:fill="auto"/>
            <w:vAlign w:val="center"/>
          </w:tcPr>
          <w:p w14:paraId="68A04C2C" w14:textId="77777777" w:rsidR="00FF7D27" w:rsidRDefault="00FF7D27" w:rsidP="007E67E0">
            <w:pPr>
              <w:pStyle w:val="afffffffff9"/>
              <w:spacing w:before="78" w:after="156"/>
            </w:pPr>
          </w:p>
        </w:tc>
        <w:tc>
          <w:tcPr>
            <w:tcW w:w="1334" w:type="dxa"/>
            <w:shd w:val="clear" w:color="auto" w:fill="auto"/>
            <w:vAlign w:val="center"/>
          </w:tcPr>
          <w:p w14:paraId="68971AB5" w14:textId="77777777" w:rsidR="00FF7D27" w:rsidRDefault="00FF7D27" w:rsidP="007E67E0">
            <w:pPr>
              <w:pStyle w:val="afffffffff9"/>
              <w:spacing w:before="78" w:after="156"/>
            </w:pPr>
          </w:p>
        </w:tc>
        <w:tc>
          <w:tcPr>
            <w:tcW w:w="1334" w:type="dxa"/>
            <w:shd w:val="clear" w:color="auto" w:fill="auto"/>
            <w:vAlign w:val="center"/>
          </w:tcPr>
          <w:p w14:paraId="07E89315" w14:textId="77777777" w:rsidR="00FF7D27" w:rsidRDefault="00FF7D27" w:rsidP="007E67E0">
            <w:pPr>
              <w:pStyle w:val="afffffffff9"/>
              <w:spacing w:before="78" w:after="156"/>
            </w:pPr>
          </w:p>
        </w:tc>
        <w:tc>
          <w:tcPr>
            <w:tcW w:w="1334" w:type="dxa"/>
            <w:shd w:val="clear" w:color="auto" w:fill="auto"/>
            <w:vAlign w:val="center"/>
          </w:tcPr>
          <w:p w14:paraId="005F53BD" w14:textId="77777777" w:rsidR="00FF7D27" w:rsidRDefault="00FF7D27" w:rsidP="007E67E0">
            <w:pPr>
              <w:pStyle w:val="afffffffff9"/>
              <w:spacing w:before="78" w:after="156"/>
            </w:pPr>
          </w:p>
        </w:tc>
      </w:tr>
      <w:tr w:rsidR="00FF7D27" w14:paraId="459D0C26" w14:textId="77777777" w:rsidTr="007E67E0">
        <w:trPr>
          <w:jc w:val="center"/>
        </w:trPr>
        <w:tc>
          <w:tcPr>
            <w:tcW w:w="1332" w:type="dxa"/>
            <w:shd w:val="clear" w:color="auto" w:fill="auto"/>
            <w:vAlign w:val="center"/>
          </w:tcPr>
          <w:p w14:paraId="2A27306E" w14:textId="77777777" w:rsidR="00FF7D27" w:rsidRDefault="00FF7D27" w:rsidP="007E67E0">
            <w:pPr>
              <w:pStyle w:val="afffffffff9"/>
              <w:spacing w:before="78" w:after="156"/>
            </w:pPr>
          </w:p>
        </w:tc>
        <w:tc>
          <w:tcPr>
            <w:tcW w:w="1333" w:type="dxa"/>
            <w:shd w:val="clear" w:color="auto" w:fill="auto"/>
            <w:vAlign w:val="center"/>
          </w:tcPr>
          <w:p w14:paraId="3C79B7A4" w14:textId="77777777" w:rsidR="00FF7D27" w:rsidRDefault="00FF7D27" w:rsidP="007E67E0">
            <w:pPr>
              <w:pStyle w:val="afffffffff9"/>
              <w:spacing w:before="78" w:after="156"/>
            </w:pPr>
          </w:p>
        </w:tc>
        <w:tc>
          <w:tcPr>
            <w:tcW w:w="1333" w:type="dxa"/>
            <w:shd w:val="clear" w:color="auto" w:fill="auto"/>
            <w:vAlign w:val="center"/>
          </w:tcPr>
          <w:p w14:paraId="2486D397" w14:textId="77777777" w:rsidR="00FF7D27" w:rsidRDefault="00FF7D27" w:rsidP="007E67E0">
            <w:pPr>
              <w:pStyle w:val="afffffffff9"/>
              <w:spacing w:before="78" w:after="156"/>
            </w:pPr>
          </w:p>
        </w:tc>
        <w:tc>
          <w:tcPr>
            <w:tcW w:w="1334" w:type="dxa"/>
            <w:shd w:val="clear" w:color="auto" w:fill="auto"/>
            <w:vAlign w:val="center"/>
          </w:tcPr>
          <w:p w14:paraId="6370067E" w14:textId="77777777" w:rsidR="00FF7D27" w:rsidRDefault="00FF7D27" w:rsidP="007E67E0">
            <w:pPr>
              <w:pStyle w:val="afffffffff9"/>
              <w:spacing w:before="78" w:after="156"/>
            </w:pPr>
          </w:p>
        </w:tc>
        <w:tc>
          <w:tcPr>
            <w:tcW w:w="1334" w:type="dxa"/>
            <w:shd w:val="clear" w:color="auto" w:fill="auto"/>
            <w:vAlign w:val="center"/>
          </w:tcPr>
          <w:p w14:paraId="5BB60A48" w14:textId="77777777" w:rsidR="00FF7D27" w:rsidRDefault="00FF7D27" w:rsidP="007E67E0">
            <w:pPr>
              <w:pStyle w:val="afffffffff9"/>
              <w:spacing w:before="78" w:after="156"/>
            </w:pPr>
          </w:p>
        </w:tc>
        <w:tc>
          <w:tcPr>
            <w:tcW w:w="1334" w:type="dxa"/>
            <w:shd w:val="clear" w:color="auto" w:fill="auto"/>
            <w:vAlign w:val="center"/>
          </w:tcPr>
          <w:p w14:paraId="71B54551" w14:textId="77777777" w:rsidR="00FF7D27" w:rsidRDefault="00FF7D27" w:rsidP="007E67E0">
            <w:pPr>
              <w:pStyle w:val="afffffffff9"/>
              <w:spacing w:before="78" w:after="156"/>
            </w:pPr>
          </w:p>
        </w:tc>
        <w:tc>
          <w:tcPr>
            <w:tcW w:w="1334" w:type="dxa"/>
            <w:shd w:val="clear" w:color="auto" w:fill="auto"/>
            <w:vAlign w:val="center"/>
          </w:tcPr>
          <w:p w14:paraId="52313A79" w14:textId="77777777" w:rsidR="00FF7D27" w:rsidRDefault="00FF7D27" w:rsidP="007E67E0">
            <w:pPr>
              <w:pStyle w:val="afffffffff9"/>
              <w:spacing w:before="78" w:after="156"/>
            </w:pPr>
          </w:p>
        </w:tc>
      </w:tr>
      <w:tr w:rsidR="00FF7D27" w14:paraId="2164D22C" w14:textId="77777777" w:rsidTr="007E67E0">
        <w:trPr>
          <w:jc w:val="center"/>
        </w:trPr>
        <w:tc>
          <w:tcPr>
            <w:tcW w:w="1332" w:type="dxa"/>
            <w:shd w:val="clear" w:color="auto" w:fill="auto"/>
            <w:vAlign w:val="center"/>
          </w:tcPr>
          <w:p w14:paraId="34E7DFA1" w14:textId="77777777" w:rsidR="00FF7D27" w:rsidRDefault="00FF7D27" w:rsidP="007E67E0">
            <w:pPr>
              <w:pStyle w:val="afffffffff9"/>
              <w:spacing w:before="78" w:after="156"/>
            </w:pPr>
          </w:p>
        </w:tc>
        <w:tc>
          <w:tcPr>
            <w:tcW w:w="1333" w:type="dxa"/>
            <w:shd w:val="clear" w:color="auto" w:fill="auto"/>
            <w:vAlign w:val="center"/>
          </w:tcPr>
          <w:p w14:paraId="3E7AE474" w14:textId="77777777" w:rsidR="00FF7D27" w:rsidRDefault="00FF7D27" w:rsidP="007E67E0">
            <w:pPr>
              <w:pStyle w:val="afffffffff9"/>
              <w:spacing w:before="78" w:after="156"/>
            </w:pPr>
          </w:p>
        </w:tc>
        <w:tc>
          <w:tcPr>
            <w:tcW w:w="1333" w:type="dxa"/>
            <w:shd w:val="clear" w:color="auto" w:fill="auto"/>
            <w:vAlign w:val="center"/>
          </w:tcPr>
          <w:p w14:paraId="0B9AFC21" w14:textId="77777777" w:rsidR="00FF7D27" w:rsidRDefault="00FF7D27" w:rsidP="007E67E0">
            <w:pPr>
              <w:pStyle w:val="afffffffff9"/>
              <w:spacing w:before="78" w:after="156"/>
            </w:pPr>
          </w:p>
        </w:tc>
        <w:tc>
          <w:tcPr>
            <w:tcW w:w="1334" w:type="dxa"/>
            <w:shd w:val="clear" w:color="auto" w:fill="auto"/>
            <w:vAlign w:val="center"/>
          </w:tcPr>
          <w:p w14:paraId="53C72420" w14:textId="77777777" w:rsidR="00FF7D27" w:rsidRDefault="00FF7D27" w:rsidP="007E67E0">
            <w:pPr>
              <w:pStyle w:val="afffffffff9"/>
              <w:spacing w:before="78" w:after="156"/>
            </w:pPr>
          </w:p>
        </w:tc>
        <w:tc>
          <w:tcPr>
            <w:tcW w:w="1334" w:type="dxa"/>
            <w:shd w:val="clear" w:color="auto" w:fill="auto"/>
            <w:vAlign w:val="center"/>
          </w:tcPr>
          <w:p w14:paraId="19C1CAED" w14:textId="77777777" w:rsidR="00FF7D27" w:rsidRDefault="00FF7D27" w:rsidP="007E67E0">
            <w:pPr>
              <w:pStyle w:val="afffffffff9"/>
              <w:spacing w:before="78" w:after="156"/>
            </w:pPr>
          </w:p>
        </w:tc>
        <w:tc>
          <w:tcPr>
            <w:tcW w:w="1334" w:type="dxa"/>
            <w:shd w:val="clear" w:color="auto" w:fill="auto"/>
            <w:vAlign w:val="center"/>
          </w:tcPr>
          <w:p w14:paraId="3A929DC5" w14:textId="77777777" w:rsidR="00FF7D27" w:rsidRDefault="00FF7D27" w:rsidP="007E67E0">
            <w:pPr>
              <w:pStyle w:val="afffffffff9"/>
              <w:spacing w:before="78" w:after="156"/>
            </w:pPr>
          </w:p>
        </w:tc>
        <w:tc>
          <w:tcPr>
            <w:tcW w:w="1334" w:type="dxa"/>
            <w:shd w:val="clear" w:color="auto" w:fill="auto"/>
            <w:vAlign w:val="center"/>
          </w:tcPr>
          <w:p w14:paraId="25BB66D5" w14:textId="77777777" w:rsidR="00FF7D27" w:rsidRDefault="00FF7D27" w:rsidP="007E67E0">
            <w:pPr>
              <w:pStyle w:val="afffffffff9"/>
              <w:spacing w:before="78" w:after="156"/>
            </w:pPr>
          </w:p>
        </w:tc>
      </w:tr>
      <w:tr w:rsidR="00FF7D27" w14:paraId="620E499F" w14:textId="77777777" w:rsidTr="007E67E0">
        <w:trPr>
          <w:jc w:val="center"/>
        </w:trPr>
        <w:tc>
          <w:tcPr>
            <w:tcW w:w="1332" w:type="dxa"/>
            <w:shd w:val="clear" w:color="auto" w:fill="auto"/>
            <w:vAlign w:val="center"/>
          </w:tcPr>
          <w:p w14:paraId="33DF9ED4" w14:textId="77777777" w:rsidR="00FF7D27" w:rsidRDefault="00FF7D27" w:rsidP="007E67E0">
            <w:pPr>
              <w:pStyle w:val="afffffffff9"/>
              <w:spacing w:before="78" w:after="156"/>
            </w:pPr>
          </w:p>
        </w:tc>
        <w:tc>
          <w:tcPr>
            <w:tcW w:w="1333" w:type="dxa"/>
            <w:shd w:val="clear" w:color="auto" w:fill="auto"/>
            <w:vAlign w:val="center"/>
          </w:tcPr>
          <w:p w14:paraId="24DCF160" w14:textId="77777777" w:rsidR="00FF7D27" w:rsidRDefault="00FF7D27" w:rsidP="007E67E0">
            <w:pPr>
              <w:pStyle w:val="afffffffff9"/>
              <w:spacing w:before="78" w:after="156"/>
            </w:pPr>
          </w:p>
        </w:tc>
        <w:tc>
          <w:tcPr>
            <w:tcW w:w="1333" w:type="dxa"/>
            <w:shd w:val="clear" w:color="auto" w:fill="auto"/>
            <w:vAlign w:val="center"/>
          </w:tcPr>
          <w:p w14:paraId="4B24B8DB" w14:textId="77777777" w:rsidR="00FF7D27" w:rsidRDefault="00FF7D27" w:rsidP="007E67E0">
            <w:pPr>
              <w:pStyle w:val="afffffffff9"/>
              <w:spacing w:before="78" w:after="156"/>
            </w:pPr>
          </w:p>
        </w:tc>
        <w:tc>
          <w:tcPr>
            <w:tcW w:w="1334" w:type="dxa"/>
            <w:shd w:val="clear" w:color="auto" w:fill="auto"/>
            <w:vAlign w:val="center"/>
          </w:tcPr>
          <w:p w14:paraId="5AD48040" w14:textId="77777777" w:rsidR="00FF7D27" w:rsidRDefault="00FF7D27" w:rsidP="007E67E0">
            <w:pPr>
              <w:pStyle w:val="afffffffff9"/>
              <w:spacing w:before="78" w:after="156"/>
            </w:pPr>
          </w:p>
        </w:tc>
        <w:tc>
          <w:tcPr>
            <w:tcW w:w="1334" w:type="dxa"/>
            <w:shd w:val="clear" w:color="auto" w:fill="auto"/>
            <w:vAlign w:val="center"/>
          </w:tcPr>
          <w:p w14:paraId="2548F729" w14:textId="77777777" w:rsidR="00FF7D27" w:rsidRDefault="00FF7D27" w:rsidP="007E67E0">
            <w:pPr>
              <w:pStyle w:val="afffffffff9"/>
              <w:spacing w:before="78" w:after="156"/>
            </w:pPr>
          </w:p>
        </w:tc>
        <w:tc>
          <w:tcPr>
            <w:tcW w:w="1334" w:type="dxa"/>
            <w:shd w:val="clear" w:color="auto" w:fill="auto"/>
            <w:vAlign w:val="center"/>
          </w:tcPr>
          <w:p w14:paraId="7B3EA68C" w14:textId="77777777" w:rsidR="00FF7D27" w:rsidRDefault="00FF7D27" w:rsidP="007E67E0">
            <w:pPr>
              <w:pStyle w:val="afffffffff9"/>
              <w:spacing w:before="78" w:after="156"/>
            </w:pPr>
          </w:p>
        </w:tc>
        <w:tc>
          <w:tcPr>
            <w:tcW w:w="1334" w:type="dxa"/>
            <w:shd w:val="clear" w:color="auto" w:fill="auto"/>
            <w:vAlign w:val="center"/>
          </w:tcPr>
          <w:p w14:paraId="2D885414" w14:textId="77777777" w:rsidR="00FF7D27" w:rsidRDefault="00FF7D27" w:rsidP="007E67E0">
            <w:pPr>
              <w:pStyle w:val="afffffffff9"/>
              <w:spacing w:before="78" w:after="156"/>
            </w:pPr>
          </w:p>
        </w:tc>
      </w:tr>
      <w:tr w:rsidR="00FF7D27" w14:paraId="79388ABF" w14:textId="77777777" w:rsidTr="007E67E0">
        <w:trPr>
          <w:jc w:val="center"/>
        </w:trPr>
        <w:tc>
          <w:tcPr>
            <w:tcW w:w="1332" w:type="dxa"/>
            <w:shd w:val="clear" w:color="auto" w:fill="auto"/>
            <w:vAlign w:val="center"/>
          </w:tcPr>
          <w:p w14:paraId="592B481B" w14:textId="77777777" w:rsidR="00FF7D27" w:rsidRDefault="00FF7D27" w:rsidP="007E67E0">
            <w:pPr>
              <w:pStyle w:val="afffffffff9"/>
              <w:spacing w:before="78" w:after="156"/>
            </w:pPr>
          </w:p>
        </w:tc>
        <w:tc>
          <w:tcPr>
            <w:tcW w:w="1333" w:type="dxa"/>
            <w:shd w:val="clear" w:color="auto" w:fill="auto"/>
            <w:vAlign w:val="center"/>
          </w:tcPr>
          <w:p w14:paraId="6C7A0A80" w14:textId="77777777" w:rsidR="00FF7D27" w:rsidRDefault="00FF7D27" w:rsidP="007E67E0">
            <w:pPr>
              <w:pStyle w:val="afffffffff9"/>
              <w:spacing w:before="78" w:after="156"/>
            </w:pPr>
          </w:p>
        </w:tc>
        <w:tc>
          <w:tcPr>
            <w:tcW w:w="1333" w:type="dxa"/>
            <w:shd w:val="clear" w:color="auto" w:fill="auto"/>
            <w:vAlign w:val="center"/>
          </w:tcPr>
          <w:p w14:paraId="20F1B069" w14:textId="77777777" w:rsidR="00FF7D27" w:rsidRDefault="00FF7D27" w:rsidP="007E67E0">
            <w:pPr>
              <w:pStyle w:val="afffffffff9"/>
              <w:spacing w:before="78" w:after="156"/>
            </w:pPr>
          </w:p>
        </w:tc>
        <w:tc>
          <w:tcPr>
            <w:tcW w:w="1334" w:type="dxa"/>
            <w:shd w:val="clear" w:color="auto" w:fill="auto"/>
            <w:vAlign w:val="center"/>
          </w:tcPr>
          <w:p w14:paraId="730972CD" w14:textId="77777777" w:rsidR="00FF7D27" w:rsidRDefault="00FF7D27" w:rsidP="007E67E0">
            <w:pPr>
              <w:pStyle w:val="afffffffff9"/>
              <w:spacing w:before="78" w:after="156"/>
            </w:pPr>
          </w:p>
        </w:tc>
        <w:tc>
          <w:tcPr>
            <w:tcW w:w="1334" w:type="dxa"/>
            <w:shd w:val="clear" w:color="auto" w:fill="auto"/>
            <w:vAlign w:val="center"/>
          </w:tcPr>
          <w:p w14:paraId="4C860753" w14:textId="77777777" w:rsidR="00FF7D27" w:rsidRDefault="00FF7D27" w:rsidP="007E67E0">
            <w:pPr>
              <w:pStyle w:val="afffffffff9"/>
              <w:spacing w:before="78" w:after="156"/>
            </w:pPr>
          </w:p>
        </w:tc>
        <w:tc>
          <w:tcPr>
            <w:tcW w:w="1334" w:type="dxa"/>
            <w:shd w:val="clear" w:color="auto" w:fill="auto"/>
            <w:vAlign w:val="center"/>
          </w:tcPr>
          <w:p w14:paraId="4CD3E7DF" w14:textId="77777777" w:rsidR="00FF7D27" w:rsidRDefault="00FF7D27" w:rsidP="007E67E0">
            <w:pPr>
              <w:pStyle w:val="afffffffff9"/>
              <w:spacing w:before="78" w:after="156"/>
            </w:pPr>
          </w:p>
        </w:tc>
        <w:tc>
          <w:tcPr>
            <w:tcW w:w="1334" w:type="dxa"/>
            <w:shd w:val="clear" w:color="auto" w:fill="auto"/>
            <w:vAlign w:val="center"/>
          </w:tcPr>
          <w:p w14:paraId="7873455A" w14:textId="77777777" w:rsidR="00FF7D27" w:rsidRDefault="00FF7D27" w:rsidP="007E67E0">
            <w:pPr>
              <w:pStyle w:val="afffffffff9"/>
              <w:spacing w:before="78" w:after="156"/>
            </w:pPr>
          </w:p>
        </w:tc>
      </w:tr>
    </w:tbl>
    <w:p w14:paraId="7EB9996B" w14:textId="5AC774E6" w:rsidR="007B06CD" w:rsidRDefault="00FF7D27" w:rsidP="00FF7D27">
      <w:pPr>
        <w:pStyle w:val="afffff5"/>
        <w:ind w:firstLineChars="0" w:firstLine="0"/>
        <w:jc w:val="center"/>
        <w:rPr>
          <w:rFonts w:hint="eastAsia"/>
        </w:rPr>
      </w:pPr>
      <w:r>
        <w:rPr>
          <w:rFonts w:hint="eastAsia"/>
        </w:rPr>
        <w:drawing>
          <wp:inline distT="0" distB="0" distL="0" distR="0" wp14:anchorId="12ADF7AB" wp14:editId="370306A8">
            <wp:extent cx="1485900" cy="317500"/>
            <wp:effectExtent l="0" t="0" r="0" b="6350"/>
            <wp:docPr id="1650618853" name="图片 1"/>
            <wp:cNvGraphicFramePr/>
            <a:graphic xmlns:a="http://schemas.openxmlformats.org/drawingml/2006/main">
              <a:graphicData uri="http://schemas.openxmlformats.org/drawingml/2006/picture">
                <pic:pic xmlns:pic="http://schemas.openxmlformats.org/drawingml/2006/picture">
                  <pic:nvPicPr>
                    <pic:cNvPr id="165061885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2"/>
    </w:p>
    <w:sectPr w:rsidR="007B06CD">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AD244" w14:textId="77777777" w:rsidR="00D10EAB" w:rsidRDefault="00D10EAB">
      <w:pPr>
        <w:spacing w:line="240" w:lineRule="auto"/>
      </w:pPr>
      <w:r>
        <w:separator/>
      </w:r>
    </w:p>
  </w:endnote>
  <w:endnote w:type="continuationSeparator" w:id="0">
    <w:p w14:paraId="71D540DF" w14:textId="77777777" w:rsidR="00D10EAB" w:rsidRDefault="00D10E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8B30C" w14:textId="77777777" w:rsidR="00347196" w:rsidRDefault="00347196">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0D5ED" w14:textId="77777777" w:rsidR="00347196" w:rsidRDefault="00347196">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72A16" w14:textId="77777777" w:rsidR="00347196" w:rsidRDefault="00347196">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98D0B" w14:textId="77777777" w:rsidR="00347196" w:rsidRDefault="00347196">
    <w:pPr>
      <w:pStyle w:val="afffff2"/>
    </w:pPr>
    <w:r>
      <w:fldChar w:fldCharType="begin"/>
    </w:r>
    <w:r>
      <w:instrText>PAGE   \* MERGEFORMAT</w:instrText>
    </w:r>
    <w:r>
      <w:fldChar w:fldCharType="separate"/>
    </w:r>
    <w:r w:rsidR="00B016BF" w:rsidRPr="00B016BF">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06A324" w14:textId="77777777" w:rsidR="00D10EAB" w:rsidRDefault="00D10EAB">
      <w:pPr>
        <w:spacing w:line="240" w:lineRule="auto"/>
      </w:pPr>
      <w:r>
        <w:separator/>
      </w:r>
    </w:p>
  </w:footnote>
  <w:footnote w:type="continuationSeparator" w:id="0">
    <w:p w14:paraId="239EE47D" w14:textId="77777777" w:rsidR="00D10EAB" w:rsidRDefault="00D10E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3C3A" w14:textId="77777777" w:rsidR="00347196" w:rsidRDefault="00347196">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C855E" w14:textId="77777777" w:rsidR="00347196" w:rsidRDefault="00347196">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62B0E" w14:textId="77777777" w:rsidR="00347196" w:rsidRDefault="00347196">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4BF54" w14:textId="58FB9FEB" w:rsidR="00347196" w:rsidRDefault="00347196">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DF2FE9">
      <w:rPr>
        <w:noProof/>
        <w:lang w:val="fr-FR"/>
      </w:rPr>
      <w:t>DB 14/T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24643" w14:textId="2EF9F5FB" w:rsidR="00347196" w:rsidRDefault="00347196">
    <w:pPr>
      <w:pStyle w:val="afffffa"/>
      <w:rPr>
        <w:rFonts w:hint="eastAsia"/>
      </w:rPr>
    </w:pPr>
    <w:r>
      <w:fldChar w:fldCharType="begin"/>
    </w:r>
    <w:r>
      <w:instrText xml:space="preserve"> STYLEREF  标准文件_文件编号  \* MERGEFORMAT </w:instrText>
    </w:r>
    <w:r>
      <w:fldChar w:fldCharType="separate"/>
    </w:r>
    <w:r w:rsidR="009B67B0">
      <w:rPr>
        <w:rFonts w:hint="eastAsia"/>
        <w:noProof/>
      </w:rPr>
      <w:t>DB 14/T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3474D70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45040455">
    <w:abstractNumId w:val="0"/>
  </w:num>
  <w:num w:numId="2" w16cid:durableId="2054111784">
    <w:abstractNumId w:val="27"/>
  </w:num>
  <w:num w:numId="3" w16cid:durableId="2096319770">
    <w:abstractNumId w:val="5"/>
  </w:num>
  <w:num w:numId="4" w16cid:durableId="203177241">
    <w:abstractNumId w:val="23"/>
  </w:num>
  <w:num w:numId="5" w16cid:durableId="603732912">
    <w:abstractNumId w:val="18"/>
  </w:num>
  <w:num w:numId="6" w16cid:durableId="790586423">
    <w:abstractNumId w:val="13"/>
  </w:num>
  <w:num w:numId="7" w16cid:durableId="707146098">
    <w:abstractNumId w:val="8"/>
  </w:num>
  <w:num w:numId="8" w16cid:durableId="1469588760">
    <w:abstractNumId w:val="3"/>
  </w:num>
  <w:num w:numId="9" w16cid:durableId="704915527">
    <w:abstractNumId w:val="9"/>
  </w:num>
  <w:num w:numId="10" w16cid:durableId="1877156002">
    <w:abstractNumId w:val="16"/>
  </w:num>
  <w:num w:numId="11" w16cid:durableId="1000887389">
    <w:abstractNumId w:val="25"/>
  </w:num>
  <w:num w:numId="12" w16cid:durableId="463280183">
    <w:abstractNumId w:val="11"/>
  </w:num>
  <w:num w:numId="13" w16cid:durableId="407504103">
    <w:abstractNumId w:val="12"/>
  </w:num>
  <w:num w:numId="14" w16cid:durableId="1082146011">
    <w:abstractNumId w:val="7"/>
  </w:num>
  <w:num w:numId="15" w16cid:durableId="303043858">
    <w:abstractNumId w:val="19"/>
  </w:num>
  <w:num w:numId="16" w16cid:durableId="1987935099">
    <w:abstractNumId w:val="21"/>
  </w:num>
  <w:num w:numId="17" w16cid:durableId="139226855">
    <w:abstractNumId w:val="17"/>
  </w:num>
  <w:num w:numId="18" w16cid:durableId="407190782">
    <w:abstractNumId w:val="29"/>
  </w:num>
  <w:num w:numId="19" w16cid:durableId="628897009">
    <w:abstractNumId w:val="15"/>
  </w:num>
  <w:num w:numId="20" w16cid:durableId="1081216950">
    <w:abstractNumId w:val="1"/>
  </w:num>
  <w:num w:numId="21" w16cid:durableId="917784232">
    <w:abstractNumId w:val="10"/>
  </w:num>
  <w:num w:numId="22" w16cid:durableId="1672760674">
    <w:abstractNumId w:val="30"/>
  </w:num>
  <w:num w:numId="23" w16cid:durableId="286199550">
    <w:abstractNumId w:val="20"/>
  </w:num>
  <w:num w:numId="24" w16cid:durableId="1195652340">
    <w:abstractNumId w:val="6"/>
  </w:num>
  <w:num w:numId="25" w16cid:durableId="510460283">
    <w:abstractNumId w:val="26"/>
  </w:num>
  <w:num w:numId="26" w16cid:durableId="41633728">
    <w:abstractNumId w:val="28"/>
  </w:num>
  <w:num w:numId="27" w16cid:durableId="1152285474">
    <w:abstractNumId w:val="2"/>
  </w:num>
  <w:num w:numId="28" w16cid:durableId="1519847754">
    <w:abstractNumId w:val="4"/>
  </w:num>
  <w:num w:numId="29" w16cid:durableId="972248568">
    <w:abstractNumId w:val="14"/>
  </w:num>
  <w:num w:numId="30" w16cid:durableId="1311861499">
    <w:abstractNumId w:val="24"/>
  </w:num>
  <w:num w:numId="31" w16cid:durableId="989015790">
    <w:abstractNumId w:val="22"/>
  </w:num>
  <w:num w:numId="32" w16cid:durableId="912665201">
    <w:abstractNumId w:val="27"/>
  </w:num>
  <w:num w:numId="33" w16cid:durableId="1209102925">
    <w:abstractNumId w:val="27"/>
  </w:num>
  <w:num w:numId="34" w16cid:durableId="744377522">
    <w:abstractNumId w:val="27"/>
  </w:num>
  <w:num w:numId="35" w16cid:durableId="709694723">
    <w:abstractNumId w:val="27"/>
  </w:num>
  <w:num w:numId="36" w16cid:durableId="267977682">
    <w:abstractNumId w:val="27"/>
  </w:num>
  <w:num w:numId="37" w16cid:durableId="383024781">
    <w:abstractNumId w:val="27"/>
  </w:num>
  <w:num w:numId="38" w16cid:durableId="12849044">
    <w:abstractNumId w:val="27"/>
  </w:num>
  <w:num w:numId="39" w16cid:durableId="128399692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ocumentProtection w:edit="forms" w:enforcement="1" w:cryptProviderType="rsaAES" w:cryptAlgorithmClass="hash" w:cryptAlgorithmType="typeAny" w:cryptAlgorithmSid="14" w:cryptSpinCount="100000" w:hash="ZOxlCXaJZTunkCiy57ct+vFovnE1PWsfrwSyYRALnEQ5cFGXVCuT53I4TuTIz4oapWt51leozk9UanwyZGkY3A==" w:salt="NAsUtbC8ssOVmkzH5EfmF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6D9"/>
    <w:rsid w:val="0000040A"/>
    <w:rsid w:val="00000A94"/>
    <w:rsid w:val="00001972"/>
    <w:rsid w:val="00001D9A"/>
    <w:rsid w:val="00007B3A"/>
    <w:rsid w:val="000107E0"/>
    <w:rsid w:val="00011FDE"/>
    <w:rsid w:val="00012FFD"/>
    <w:rsid w:val="00013A6D"/>
    <w:rsid w:val="00014162"/>
    <w:rsid w:val="00014340"/>
    <w:rsid w:val="00016A9C"/>
    <w:rsid w:val="00022184"/>
    <w:rsid w:val="00022762"/>
    <w:rsid w:val="000238E0"/>
    <w:rsid w:val="000249DB"/>
    <w:rsid w:val="0002595E"/>
    <w:rsid w:val="000303C3"/>
    <w:rsid w:val="000331D3"/>
    <w:rsid w:val="000346A5"/>
    <w:rsid w:val="00034E1A"/>
    <w:rsid w:val="000359C3"/>
    <w:rsid w:val="00035A7D"/>
    <w:rsid w:val="000365ED"/>
    <w:rsid w:val="0004249A"/>
    <w:rsid w:val="00043282"/>
    <w:rsid w:val="00044286"/>
    <w:rsid w:val="00047F28"/>
    <w:rsid w:val="000503AA"/>
    <w:rsid w:val="000506A1"/>
    <w:rsid w:val="00050774"/>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320"/>
    <w:rsid w:val="00073C8C"/>
    <w:rsid w:val="00077B64"/>
    <w:rsid w:val="00080A1C"/>
    <w:rsid w:val="00080D77"/>
    <w:rsid w:val="00082317"/>
    <w:rsid w:val="00083D2C"/>
    <w:rsid w:val="00086AA1"/>
    <w:rsid w:val="00086E73"/>
    <w:rsid w:val="00087A77"/>
    <w:rsid w:val="00090CA6"/>
    <w:rsid w:val="0009268C"/>
    <w:rsid w:val="00092B8A"/>
    <w:rsid w:val="00092FB0"/>
    <w:rsid w:val="000934C5"/>
    <w:rsid w:val="00093D25"/>
    <w:rsid w:val="00093DAB"/>
    <w:rsid w:val="00094D73"/>
    <w:rsid w:val="00096A53"/>
    <w:rsid w:val="00096D63"/>
    <w:rsid w:val="000A0B60"/>
    <w:rsid w:val="000A0EB8"/>
    <w:rsid w:val="000A19FC"/>
    <w:rsid w:val="000A296B"/>
    <w:rsid w:val="000A2B0F"/>
    <w:rsid w:val="000A485E"/>
    <w:rsid w:val="000A5C64"/>
    <w:rsid w:val="000A7311"/>
    <w:rsid w:val="000B060F"/>
    <w:rsid w:val="000B0B3A"/>
    <w:rsid w:val="000B1592"/>
    <w:rsid w:val="000B1FF2"/>
    <w:rsid w:val="000B303C"/>
    <w:rsid w:val="000B3CDA"/>
    <w:rsid w:val="000B5ED7"/>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044"/>
    <w:rsid w:val="000E0761"/>
    <w:rsid w:val="000E0C40"/>
    <w:rsid w:val="000E4585"/>
    <w:rsid w:val="000E4C9E"/>
    <w:rsid w:val="000E6FD7"/>
    <w:rsid w:val="000F06E1"/>
    <w:rsid w:val="000F0E3C"/>
    <w:rsid w:val="000F19D5"/>
    <w:rsid w:val="000F2DEF"/>
    <w:rsid w:val="000F4AEA"/>
    <w:rsid w:val="000F633F"/>
    <w:rsid w:val="000F67E9"/>
    <w:rsid w:val="00104926"/>
    <w:rsid w:val="00113B1E"/>
    <w:rsid w:val="0011711C"/>
    <w:rsid w:val="0012059C"/>
    <w:rsid w:val="001210BF"/>
    <w:rsid w:val="001220BB"/>
    <w:rsid w:val="00124E4F"/>
    <w:rsid w:val="001260B7"/>
    <w:rsid w:val="001265CB"/>
    <w:rsid w:val="001279CE"/>
    <w:rsid w:val="001321C6"/>
    <w:rsid w:val="001325C4"/>
    <w:rsid w:val="00133010"/>
    <w:rsid w:val="001338EE"/>
    <w:rsid w:val="00133AAE"/>
    <w:rsid w:val="00135323"/>
    <w:rsid w:val="001356C4"/>
    <w:rsid w:val="00141114"/>
    <w:rsid w:val="00142969"/>
    <w:rsid w:val="001446C2"/>
    <w:rsid w:val="001457E7"/>
    <w:rsid w:val="00145D9D"/>
    <w:rsid w:val="00146388"/>
    <w:rsid w:val="00146795"/>
    <w:rsid w:val="001529E5"/>
    <w:rsid w:val="00152FB9"/>
    <w:rsid w:val="0015337D"/>
    <w:rsid w:val="00153C7E"/>
    <w:rsid w:val="00153FF7"/>
    <w:rsid w:val="00156B25"/>
    <w:rsid w:val="00156E1A"/>
    <w:rsid w:val="00157486"/>
    <w:rsid w:val="00157894"/>
    <w:rsid w:val="00157B55"/>
    <w:rsid w:val="00161411"/>
    <w:rsid w:val="001642FA"/>
    <w:rsid w:val="001649EB"/>
    <w:rsid w:val="00164BAF"/>
    <w:rsid w:val="00164FA8"/>
    <w:rsid w:val="00165065"/>
    <w:rsid w:val="00165434"/>
    <w:rsid w:val="0016580B"/>
    <w:rsid w:val="00165F49"/>
    <w:rsid w:val="00166B88"/>
    <w:rsid w:val="001674F4"/>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A26"/>
    <w:rsid w:val="001B06E8"/>
    <w:rsid w:val="001B5A5A"/>
    <w:rsid w:val="001B71D0"/>
    <w:rsid w:val="001B71EE"/>
    <w:rsid w:val="001C04A8"/>
    <w:rsid w:val="001C23BE"/>
    <w:rsid w:val="001C2C03"/>
    <w:rsid w:val="001C2F29"/>
    <w:rsid w:val="001C42F7"/>
    <w:rsid w:val="001C49E5"/>
    <w:rsid w:val="001C680C"/>
    <w:rsid w:val="001C7FEA"/>
    <w:rsid w:val="001D0499"/>
    <w:rsid w:val="001D0BBE"/>
    <w:rsid w:val="001D0ED4"/>
    <w:rsid w:val="001D212F"/>
    <w:rsid w:val="001D29D7"/>
    <w:rsid w:val="001D2DE7"/>
    <w:rsid w:val="001D411C"/>
    <w:rsid w:val="001D603A"/>
    <w:rsid w:val="001E1B6A"/>
    <w:rsid w:val="001E2484"/>
    <w:rsid w:val="001E2DDE"/>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658"/>
    <w:rsid w:val="002142EA"/>
    <w:rsid w:val="002204BB"/>
    <w:rsid w:val="00221B79"/>
    <w:rsid w:val="00221C6B"/>
    <w:rsid w:val="002253A1"/>
    <w:rsid w:val="00225CF8"/>
    <w:rsid w:val="0022794E"/>
    <w:rsid w:val="00230911"/>
    <w:rsid w:val="00233D64"/>
    <w:rsid w:val="0023482A"/>
    <w:rsid w:val="002359CB"/>
    <w:rsid w:val="00241FEF"/>
    <w:rsid w:val="00243540"/>
    <w:rsid w:val="0024497B"/>
    <w:rsid w:val="0024515B"/>
    <w:rsid w:val="00246021"/>
    <w:rsid w:val="0024666E"/>
    <w:rsid w:val="00247F52"/>
    <w:rsid w:val="00250B25"/>
    <w:rsid w:val="00250BBE"/>
    <w:rsid w:val="002515C2"/>
    <w:rsid w:val="0025194F"/>
    <w:rsid w:val="002535F9"/>
    <w:rsid w:val="00253F22"/>
    <w:rsid w:val="0026148A"/>
    <w:rsid w:val="00262696"/>
    <w:rsid w:val="00263D25"/>
    <w:rsid w:val="002643C3"/>
    <w:rsid w:val="00264A0C"/>
    <w:rsid w:val="00266EEB"/>
    <w:rsid w:val="00267E81"/>
    <w:rsid w:val="00267EF4"/>
    <w:rsid w:val="00270CB8"/>
    <w:rsid w:val="00270E22"/>
    <w:rsid w:val="00272B08"/>
    <w:rsid w:val="002769E2"/>
    <w:rsid w:val="00276AA3"/>
    <w:rsid w:val="00281BB8"/>
    <w:rsid w:val="00281E9E"/>
    <w:rsid w:val="00282405"/>
    <w:rsid w:val="00283AFD"/>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CB6"/>
    <w:rsid w:val="002A757F"/>
    <w:rsid w:val="002A7F44"/>
    <w:rsid w:val="002B0C40"/>
    <w:rsid w:val="002B1966"/>
    <w:rsid w:val="002B2D1F"/>
    <w:rsid w:val="002B4508"/>
    <w:rsid w:val="002B5779"/>
    <w:rsid w:val="002B5900"/>
    <w:rsid w:val="002B7332"/>
    <w:rsid w:val="002B7F51"/>
    <w:rsid w:val="002C09E7"/>
    <w:rsid w:val="002C1E06"/>
    <w:rsid w:val="002C1E1C"/>
    <w:rsid w:val="002C3F07"/>
    <w:rsid w:val="002C5278"/>
    <w:rsid w:val="002C7EBB"/>
    <w:rsid w:val="002D06C1"/>
    <w:rsid w:val="002D42B5"/>
    <w:rsid w:val="002D4F1A"/>
    <w:rsid w:val="002D6EC6"/>
    <w:rsid w:val="002D79AC"/>
    <w:rsid w:val="002D7C32"/>
    <w:rsid w:val="002E039D"/>
    <w:rsid w:val="002E03DD"/>
    <w:rsid w:val="002E4D5A"/>
    <w:rsid w:val="002E6326"/>
    <w:rsid w:val="002F0A5A"/>
    <w:rsid w:val="002F30E0"/>
    <w:rsid w:val="002F35E4"/>
    <w:rsid w:val="002F3730"/>
    <w:rsid w:val="002F38E1"/>
    <w:rsid w:val="002F6A16"/>
    <w:rsid w:val="002F7AF6"/>
    <w:rsid w:val="00300E63"/>
    <w:rsid w:val="00302F5F"/>
    <w:rsid w:val="0030441D"/>
    <w:rsid w:val="00304D25"/>
    <w:rsid w:val="00306063"/>
    <w:rsid w:val="00313911"/>
    <w:rsid w:val="00313B85"/>
    <w:rsid w:val="003151A3"/>
    <w:rsid w:val="00315CA9"/>
    <w:rsid w:val="00317988"/>
    <w:rsid w:val="003205BA"/>
    <w:rsid w:val="003221B4"/>
    <w:rsid w:val="0032258D"/>
    <w:rsid w:val="00322E62"/>
    <w:rsid w:val="00323328"/>
    <w:rsid w:val="00324D13"/>
    <w:rsid w:val="00324D2A"/>
    <w:rsid w:val="00324EDD"/>
    <w:rsid w:val="003277E5"/>
    <w:rsid w:val="00332587"/>
    <w:rsid w:val="003331E4"/>
    <w:rsid w:val="00336C64"/>
    <w:rsid w:val="00337162"/>
    <w:rsid w:val="0034194F"/>
    <w:rsid w:val="003422AF"/>
    <w:rsid w:val="00344605"/>
    <w:rsid w:val="00347196"/>
    <w:rsid w:val="003474AA"/>
    <w:rsid w:val="00347D0B"/>
    <w:rsid w:val="00350D1D"/>
    <w:rsid w:val="00350F9D"/>
    <w:rsid w:val="00352C83"/>
    <w:rsid w:val="003615D2"/>
    <w:rsid w:val="0036164B"/>
    <w:rsid w:val="00363AA1"/>
    <w:rsid w:val="0036429C"/>
    <w:rsid w:val="00364A53"/>
    <w:rsid w:val="003654CB"/>
    <w:rsid w:val="00365AA9"/>
    <w:rsid w:val="00365F86"/>
    <w:rsid w:val="00365F87"/>
    <w:rsid w:val="00366E89"/>
    <w:rsid w:val="00366FAC"/>
    <w:rsid w:val="003705F4"/>
    <w:rsid w:val="00370D58"/>
    <w:rsid w:val="00371316"/>
    <w:rsid w:val="00376713"/>
    <w:rsid w:val="003809F4"/>
    <w:rsid w:val="00380B86"/>
    <w:rsid w:val="00381815"/>
    <w:rsid w:val="0038186F"/>
    <w:rsid w:val="003819AF"/>
    <w:rsid w:val="003820E9"/>
    <w:rsid w:val="00382DE7"/>
    <w:rsid w:val="00384FFC"/>
    <w:rsid w:val="003872FC"/>
    <w:rsid w:val="00387ADC"/>
    <w:rsid w:val="00390020"/>
    <w:rsid w:val="003903D6"/>
    <w:rsid w:val="00390EE6"/>
    <w:rsid w:val="0039118F"/>
    <w:rsid w:val="00392AD7"/>
    <w:rsid w:val="00393768"/>
    <w:rsid w:val="003938D9"/>
    <w:rsid w:val="00394376"/>
    <w:rsid w:val="003943FF"/>
    <w:rsid w:val="00395700"/>
    <w:rsid w:val="003974EB"/>
    <w:rsid w:val="00397CC5"/>
    <w:rsid w:val="003A1582"/>
    <w:rsid w:val="003A1A83"/>
    <w:rsid w:val="003A24D7"/>
    <w:rsid w:val="003A3595"/>
    <w:rsid w:val="003A4077"/>
    <w:rsid w:val="003A5DFE"/>
    <w:rsid w:val="003B09AD"/>
    <w:rsid w:val="003B1F18"/>
    <w:rsid w:val="003B2BCF"/>
    <w:rsid w:val="003B5BF0"/>
    <w:rsid w:val="003B60BF"/>
    <w:rsid w:val="003B6BE3"/>
    <w:rsid w:val="003C010C"/>
    <w:rsid w:val="003C0A6C"/>
    <w:rsid w:val="003C0F2F"/>
    <w:rsid w:val="003C14F8"/>
    <w:rsid w:val="003C4AC9"/>
    <w:rsid w:val="003C5A43"/>
    <w:rsid w:val="003C73EB"/>
    <w:rsid w:val="003D0519"/>
    <w:rsid w:val="003D0FF6"/>
    <w:rsid w:val="003D262C"/>
    <w:rsid w:val="003D6D61"/>
    <w:rsid w:val="003E091D"/>
    <w:rsid w:val="003E1C53"/>
    <w:rsid w:val="003E2A69"/>
    <w:rsid w:val="003E2D49"/>
    <w:rsid w:val="003E2FD4"/>
    <w:rsid w:val="003E49F6"/>
    <w:rsid w:val="003E660F"/>
    <w:rsid w:val="003F0841"/>
    <w:rsid w:val="003F15A3"/>
    <w:rsid w:val="003F23D3"/>
    <w:rsid w:val="003F3245"/>
    <w:rsid w:val="003F3F08"/>
    <w:rsid w:val="003F48CC"/>
    <w:rsid w:val="003F49F1"/>
    <w:rsid w:val="003F6272"/>
    <w:rsid w:val="003F7D25"/>
    <w:rsid w:val="00400AD0"/>
    <w:rsid w:val="00400E72"/>
    <w:rsid w:val="00401400"/>
    <w:rsid w:val="00404869"/>
    <w:rsid w:val="00405884"/>
    <w:rsid w:val="00407D39"/>
    <w:rsid w:val="0041144C"/>
    <w:rsid w:val="0041477A"/>
    <w:rsid w:val="0041573D"/>
    <w:rsid w:val="004167A3"/>
    <w:rsid w:val="00424658"/>
    <w:rsid w:val="00425471"/>
    <w:rsid w:val="00425886"/>
    <w:rsid w:val="00425CBA"/>
    <w:rsid w:val="00432DAA"/>
    <w:rsid w:val="00434305"/>
    <w:rsid w:val="00435DF7"/>
    <w:rsid w:val="00437BED"/>
    <w:rsid w:val="0044083F"/>
    <w:rsid w:val="00441AE7"/>
    <w:rsid w:val="00445574"/>
    <w:rsid w:val="004467A3"/>
    <w:rsid w:val="004467FB"/>
    <w:rsid w:val="00452D6B"/>
    <w:rsid w:val="00454484"/>
    <w:rsid w:val="0045448B"/>
    <w:rsid w:val="004544CA"/>
    <w:rsid w:val="0045517B"/>
    <w:rsid w:val="00456E0C"/>
    <w:rsid w:val="00463B77"/>
    <w:rsid w:val="00463C7B"/>
    <w:rsid w:val="004644A6"/>
    <w:rsid w:val="004659BD"/>
    <w:rsid w:val="00467512"/>
    <w:rsid w:val="00467813"/>
    <w:rsid w:val="00470775"/>
    <w:rsid w:val="004746B1"/>
    <w:rsid w:val="00474BA2"/>
    <w:rsid w:val="0047583F"/>
    <w:rsid w:val="00475DE8"/>
    <w:rsid w:val="00481C44"/>
    <w:rsid w:val="0048213C"/>
    <w:rsid w:val="00482583"/>
    <w:rsid w:val="00484184"/>
    <w:rsid w:val="00484936"/>
    <w:rsid w:val="00485C89"/>
    <w:rsid w:val="00486BE3"/>
    <w:rsid w:val="00486F50"/>
    <w:rsid w:val="004905E4"/>
    <w:rsid w:val="00490A89"/>
    <w:rsid w:val="00490AB4"/>
    <w:rsid w:val="00492F02"/>
    <w:rsid w:val="004939AE"/>
    <w:rsid w:val="004A12DF"/>
    <w:rsid w:val="004A17E6"/>
    <w:rsid w:val="004A1BA8"/>
    <w:rsid w:val="004A4B57"/>
    <w:rsid w:val="004A63FA"/>
    <w:rsid w:val="004B0272"/>
    <w:rsid w:val="004B18C3"/>
    <w:rsid w:val="004B2701"/>
    <w:rsid w:val="004B2E1B"/>
    <w:rsid w:val="004B3AA8"/>
    <w:rsid w:val="004B3E93"/>
    <w:rsid w:val="004C0881"/>
    <w:rsid w:val="004C1FBC"/>
    <w:rsid w:val="004C3F1D"/>
    <w:rsid w:val="004C458D"/>
    <w:rsid w:val="004C7556"/>
    <w:rsid w:val="004C7E8B"/>
    <w:rsid w:val="004C7E9D"/>
    <w:rsid w:val="004C7F67"/>
    <w:rsid w:val="004D076D"/>
    <w:rsid w:val="004D0EF1"/>
    <w:rsid w:val="004D2253"/>
    <w:rsid w:val="004D4406"/>
    <w:rsid w:val="004D67BF"/>
    <w:rsid w:val="004D7C42"/>
    <w:rsid w:val="004E0465"/>
    <w:rsid w:val="004E08CF"/>
    <w:rsid w:val="004E127B"/>
    <w:rsid w:val="004E1832"/>
    <w:rsid w:val="004E1C0A"/>
    <w:rsid w:val="004E2B06"/>
    <w:rsid w:val="004E30C5"/>
    <w:rsid w:val="004E4AA5"/>
    <w:rsid w:val="004E4AEE"/>
    <w:rsid w:val="004E59E3"/>
    <w:rsid w:val="004E67C0"/>
    <w:rsid w:val="004F30C9"/>
    <w:rsid w:val="004F391A"/>
    <w:rsid w:val="004F3CFB"/>
    <w:rsid w:val="004F4555"/>
    <w:rsid w:val="004F5E69"/>
    <w:rsid w:val="004F6456"/>
    <w:rsid w:val="004F696E"/>
    <w:rsid w:val="004F6C71"/>
    <w:rsid w:val="00501139"/>
    <w:rsid w:val="0050363E"/>
    <w:rsid w:val="005039BC"/>
    <w:rsid w:val="005043BB"/>
    <w:rsid w:val="00504A3D"/>
    <w:rsid w:val="00505767"/>
    <w:rsid w:val="0050660B"/>
    <w:rsid w:val="005073F0"/>
    <w:rsid w:val="00510A7B"/>
    <w:rsid w:val="00512F6E"/>
    <w:rsid w:val="00513038"/>
    <w:rsid w:val="00514174"/>
    <w:rsid w:val="005152A3"/>
    <w:rsid w:val="00516088"/>
    <w:rsid w:val="005166CE"/>
    <w:rsid w:val="00516B0B"/>
    <w:rsid w:val="00516F83"/>
    <w:rsid w:val="005220EC"/>
    <w:rsid w:val="00523F95"/>
    <w:rsid w:val="00524D65"/>
    <w:rsid w:val="00525091"/>
    <w:rsid w:val="00525B16"/>
    <w:rsid w:val="00531185"/>
    <w:rsid w:val="00531C1E"/>
    <w:rsid w:val="00532436"/>
    <w:rsid w:val="00533D04"/>
    <w:rsid w:val="00534804"/>
    <w:rsid w:val="00534BDF"/>
    <w:rsid w:val="00534DC7"/>
    <w:rsid w:val="005354EA"/>
    <w:rsid w:val="0053585F"/>
    <w:rsid w:val="00535EC4"/>
    <w:rsid w:val="00535ED9"/>
    <w:rsid w:val="0053692B"/>
    <w:rsid w:val="00537F95"/>
    <w:rsid w:val="00541853"/>
    <w:rsid w:val="00543BDA"/>
    <w:rsid w:val="005441CC"/>
    <w:rsid w:val="00546B55"/>
    <w:rsid w:val="005479DA"/>
    <w:rsid w:val="00547BCC"/>
    <w:rsid w:val="0055013B"/>
    <w:rsid w:val="00551F6F"/>
    <w:rsid w:val="00555044"/>
    <w:rsid w:val="00561475"/>
    <w:rsid w:val="0056173B"/>
    <w:rsid w:val="00563657"/>
    <w:rsid w:val="0056487B"/>
    <w:rsid w:val="00564FB9"/>
    <w:rsid w:val="00570860"/>
    <w:rsid w:val="00573D9E"/>
    <w:rsid w:val="0057682B"/>
    <w:rsid w:val="005801E3"/>
    <w:rsid w:val="00581802"/>
    <w:rsid w:val="005836A8"/>
    <w:rsid w:val="0058409C"/>
    <w:rsid w:val="00584262"/>
    <w:rsid w:val="005843BF"/>
    <w:rsid w:val="00586630"/>
    <w:rsid w:val="00587ADD"/>
    <w:rsid w:val="0059357D"/>
    <w:rsid w:val="00594F56"/>
    <w:rsid w:val="00596160"/>
    <w:rsid w:val="005966E2"/>
    <w:rsid w:val="00597007"/>
    <w:rsid w:val="005A0966"/>
    <w:rsid w:val="005A0AD8"/>
    <w:rsid w:val="005A11B7"/>
    <w:rsid w:val="005A260B"/>
    <w:rsid w:val="005A4A1B"/>
    <w:rsid w:val="005A7830"/>
    <w:rsid w:val="005A7FCE"/>
    <w:rsid w:val="005B0F3F"/>
    <w:rsid w:val="005B3252"/>
    <w:rsid w:val="005B4903"/>
    <w:rsid w:val="005B4DD1"/>
    <w:rsid w:val="005B51CE"/>
    <w:rsid w:val="005B5885"/>
    <w:rsid w:val="005B5CD7"/>
    <w:rsid w:val="005B6CF6"/>
    <w:rsid w:val="005B7422"/>
    <w:rsid w:val="005C29B8"/>
    <w:rsid w:val="005C29F9"/>
    <w:rsid w:val="005C5F21"/>
    <w:rsid w:val="005C7156"/>
    <w:rsid w:val="005D0C75"/>
    <w:rsid w:val="005D4171"/>
    <w:rsid w:val="005D4CC3"/>
    <w:rsid w:val="005D6A95"/>
    <w:rsid w:val="005D6B2C"/>
    <w:rsid w:val="005D6D9C"/>
    <w:rsid w:val="005E2335"/>
    <w:rsid w:val="005E34CA"/>
    <w:rsid w:val="005E3C18"/>
    <w:rsid w:val="005E6812"/>
    <w:rsid w:val="005E7881"/>
    <w:rsid w:val="005E78E0"/>
    <w:rsid w:val="005F0D9C"/>
    <w:rsid w:val="005F16B3"/>
    <w:rsid w:val="005F284E"/>
    <w:rsid w:val="005F4712"/>
    <w:rsid w:val="006015CE"/>
    <w:rsid w:val="00602F4A"/>
    <w:rsid w:val="00604784"/>
    <w:rsid w:val="006054B4"/>
    <w:rsid w:val="00606419"/>
    <w:rsid w:val="00606688"/>
    <w:rsid w:val="00607D29"/>
    <w:rsid w:val="00612952"/>
    <w:rsid w:val="00614CC1"/>
    <w:rsid w:val="00615A9D"/>
    <w:rsid w:val="00617387"/>
    <w:rsid w:val="006205D6"/>
    <w:rsid w:val="0062304B"/>
    <w:rsid w:val="00625043"/>
    <w:rsid w:val="006252D8"/>
    <w:rsid w:val="006259BC"/>
    <w:rsid w:val="00625FEB"/>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DE0"/>
    <w:rsid w:val="00653FED"/>
    <w:rsid w:val="006542D3"/>
    <w:rsid w:val="00654EC0"/>
    <w:rsid w:val="0065525B"/>
    <w:rsid w:val="00655D4F"/>
    <w:rsid w:val="00656D29"/>
    <w:rsid w:val="006640E5"/>
    <w:rsid w:val="006646F1"/>
    <w:rsid w:val="00664929"/>
    <w:rsid w:val="00664F62"/>
    <w:rsid w:val="006655E1"/>
    <w:rsid w:val="00672060"/>
    <w:rsid w:val="00672BFD"/>
    <w:rsid w:val="006731B3"/>
    <w:rsid w:val="006770F4"/>
    <w:rsid w:val="00677A84"/>
    <w:rsid w:val="0068026D"/>
    <w:rsid w:val="00680A27"/>
    <w:rsid w:val="006816A4"/>
    <w:rsid w:val="006819B8"/>
    <w:rsid w:val="006840A6"/>
    <w:rsid w:val="006850CD"/>
    <w:rsid w:val="00685AAB"/>
    <w:rsid w:val="00685F4B"/>
    <w:rsid w:val="00693702"/>
    <w:rsid w:val="006A028B"/>
    <w:rsid w:val="006A07AA"/>
    <w:rsid w:val="006A25E5"/>
    <w:rsid w:val="006A2B46"/>
    <w:rsid w:val="006A336D"/>
    <w:rsid w:val="006A37B9"/>
    <w:rsid w:val="006B032B"/>
    <w:rsid w:val="006B2672"/>
    <w:rsid w:val="006B4C98"/>
    <w:rsid w:val="006B54BF"/>
    <w:rsid w:val="006B5F44"/>
    <w:rsid w:val="006B5F90"/>
    <w:rsid w:val="006B62E4"/>
    <w:rsid w:val="006C1BBA"/>
    <w:rsid w:val="006C2079"/>
    <w:rsid w:val="006C5A62"/>
    <w:rsid w:val="006C5D68"/>
    <w:rsid w:val="006C6976"/>
    <w:rsid w:val="006C6DD0"/>
    <w:rsid w:val="006D04EA"/>
    <w:rsid w:val="006D16C4"/>
    <w:rsid w:val="006D2B74"/>
    <w:rsid w:val="006D3E96"/>
    <w:rsid w:val="006D4515"/>
    <w:rsid w:val="006D4BB1"/>
    <w:rsid w:val="006D6593"/>
    <w:rsid w:val="006E03DF"/>
    <w:rsid w:val="006E23EA"/>
    <w:rsid w:val="006E34F1"/>
    <w:rsid w:val="006E4A9C"/>
    <w:rsid w:val="006E6441"/>
    <w:rsid w:val="006F03A8"/>
    <w:rsid w:val="006F2ACA"/>
    <w:rsid w:val="006F2ADC"/>
    <w:rsid w:val="006F2BFE"/>
    <w:rsid w:val="006F31E9"/>
    <w:rsid w:val="006F482A"/>
    <w:rsid w:val="006F6284"/>
    <w:rsid w:val="007002C5"/>
    <w:rsid w:val="00701ACF"/>
    <w:rsid w:val="00704387"/>
    <w:rsid w:val="00707669"/>
    <w:rsid w:val="00711CBA"/>
    <w:rsid w:val="00711FB5"/>
    <w:rsid w:val="00712A01"/>
    <w:rsid w:val="00714F58"/>
    <w:rsid w:val="00722FBF"/>
    <w:rsid w:val="00722FC2"/>
    <w:rsid w:val="00724879"/>
    <w:rsid w:val="00724E1B"/>
    <w:rsid w:val="00725949"/>
    <w:rsid w:val="00727FA2"/>
    <w:rsid w:val="0073222E"/>
    <w:rsid w:val="00732243"/>
    <w:rsid w:val="007322D9"/>
    <w:rsid w:val="00732BC0"/>
    <w:rsid w:val="0073630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6F5"/>
    <w:rsid w:val="007600E3"/>
    <w:rsid w:val="00760769"/>
    <w:rsid w:val="00765C43"/>
    <w:rsid w:val="00765EFB"/>
    <w:rsid w:val="007671CA"/>
    <w:rsid w:val="007675C2"/>
    <w:rsid w:val="00767C61"/>
    <w:rsid w:val="0077008A"/>
    <w:rsid w:val="00773C1F"/>
    <w:rsid w:val="00774DA4"/>
    <w:rsid w:val="00776048"/>
    <w:rsid w:val="00776599"/>
    <w:rsid w:val="0078031C"/>
    <w:rsid w:val="0078114B"/>
    <w:rsid w:val="00781DD2"/>
    <w:rsid w:val="00783ECF"/>
    <w:rsid w:val="0078413A"/>
    <w:rsid w:val="00784487"/>
    <w:rsid w:val="007875C0"/>
    <w:rsid w:val="00787C1E"/>
    <w:rsid w:val="00787F4E"/>
    <w:rsid w:val="007951C4"/>
    <w:rsid w:val="007959E8"/>
    <w:rsid w:val="00795E9C"/>
    <w:rsid w:val="007A0521"/>
    <w:rsid w:val="007A2E12"/>
    <w:rsid w:val="007A3475"/>
    <w:rsid w:val="007A41C8"/>
    <w:rsid w:val="007A54CE"/>
    <w:rsid w:val="007A6FD9"/>
    <w:rsid w:val="007A7FFA"/>
    <w:rsid w:val="007B04EB"/>
    <w:rsid w:val="007B06CD"/>
    <w:rsid w:val="007B0D4F"/>
    <w:rsid w:val="007B5A3D"/>
    <w:rsid w:val="007B5B95"/>
    <w:rsid w:val="007B68EA"/>
    <w:rsid w:val="007B7453"/>
    <w:rsid w:val="007C1E8B"/>
    <w:rsid w:val="007C21DB"/>
    <w:rsid w:val="007C2D89"/>
    <w:rsid w:val="007C4593"/>
    <w:rsid w:val="007C4805"/>
    <w:rsid w:val="007C5309"/>
    <w:rsid w:val="007C6069"/>
    <w:rsid w:val="007D06C4"/>
    <w:rsid w:val="007D1352"/>
    <w:rsid w:val="007D2508"/>
    <w:rsid w:val="007D346A"/>
    <w:rsid w:val="007D6518"/>
    <w:rsid w:val="007D76BD"/>
    <w:rsid w:val="007E034A"/>
    <w:rsid w:val="007E084F"/>
    <w:rsid w:val="007E0BF1"/>
    <w:rsid w:val="007E1691"/>
    <w:rsid w:val="007F0ED8"/>
    <w:rsid w:val="007F0F63"/>
    <w:rsid w:val="007F4E50"/>
    <w:rsid w:val="007F75CE"/>
    <w:rsid w:val="008013A4"/>
    <w:rsid w:val="008027CE"/>
    <w:rsid w:val="00802F42"/>
    <w:rsid w:val="00804383"/>
    <w:rsid w:val="00804BB7"/>
    <w:rsid w:val="00804D41"/>
    <w:rsid w:val="008066FC"/>
    <w:rsid w:val="00810257"/>
    <w:rsid w:val="008104F5"/>
    <w:rsid w:val="00811072"/>
    <w:rsid w:val="00811369"/>
    <w:rsid w:val="00811BFF"/>
    <w:rsid w:val="00815419"/>
    <w:rsid w:val="00815485"/>
    <w:rsid w:val="008163C8"/>
    <w:rsid w:val="008164A1"/>
    <w:rsid w:val="00817325"/>
    <w:rsid w:val="008209E6"/>
    <w:rsid w:val="00821CB0"/>
    <w:rsid w:val="00823303"/>
    <w:rsid w:val="008233B2"/>
    <w:rsid w:val="00823A9F"/>
    <w:rsid w:val="00823C85"/>
    <w:rsid w:val="00824383"/>
    <w:rsid w:val="00825138"/>
    <w:rsid w:val="008269DD"/>
    <w:rsid w:val="00830621"/>
    <w:rsid w:val="0083348C"/>
    <w:rsid w:val="008373D3"/>
    <w:rsid w:val="00840617"/>
    <w:rsid w:val="00840F84"/>
    <w:rsid w:val="00842A47"/>
    <w:rsid w:val="00843C13"/>
    <w:rsid w:val="008454F8"/>
    <w:rsid w:val="0085173A"/>
    <w:rsid w:val="00856316"/>
    <w:rsid w:val="008603CE"/>
    <w:rsid w:val="00861EF4"/>
    <w:rsid w:val="008620FC"/>
    <w:rsid w:val="008627A5"/>
    <w:rsid w:val="00862B2C"/>
    <w:rsid w:val="00863E05"/>
    <w:rsid w:val="00865ACA"/>
    <w:rsid w:val="00865D28"/>
    <w:rsid w:val="00865F85"/>
    <w:rsid w:val="00867788"/>
    <w:rsid w:val="00867C10"/>
    <w:rsid w:val="00870439"/>
    <w:rsid w:val="00870DA1"/>
    <w:rsid w:val="0087212A"/>
    <w:rsid w:val="00874C38"/>
    <w:rsid w:val="00876093"/>
    <w:rsid w:val="008777B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E3F"/>
    <w:rsid w:val="008B3615"/>
    <w:rsid w:val="008B4AC4"/>
    <w:rsid w:val="008B50C8"/>
    <w:rsid w:val="008B5281"/>
    <w:rsid w:val="008B7E05"/>
    <w:rsid w:val="008C1797"/>
    <w:rsid w:val="008C219C"/>
    <w:rsid w:val="008C475E"/>
    <w:rsid w:val="008C619A"/>
    <w:rsid w:val="008D0CE8"/>
    <w:rsid w:val="008D0F6B"/>
    <w:rsid w:val="008D151D"/>
    <w:rsid w:val="008D1A24"/>
    <w:rsid w:val="008D2D1D"/>
    <w:rsid w:val="008D2D2E"/>
    <w:rsid w:val="008D453D"/>
    <w:rsid w:val="008D4F97"/>
    <w:rsid w:val="008D53AD"/>
    <w:rsid w:val="008D562B"/>
    <w:rsid w:val="008D5733"/>
    <w:rsid w:val="008D622B"/>
    <w:rsid w:val="008D666C"/>
    <w:rsid w:val="008D7B54"/>
    <w:rsid w:val="008D7BA8"/>
    <w:rsid w:val="008E0C9D"/>
    <w:rsid w:val="008E1648"/>
    <w:rsid w:val="008E1B3E"/>
    <w:rsid w:val="008E2319"/>
    <w:rsid w:val="008E4BB6"/>
    <w:rsid w:val="008E5518"/>
    <w:rsid w:val="008E6A84"/>
    <w:rsid w:val="008F0CDC"/>
    <w:rsid w:val="008F17A3"/>
    <w:rsid w:val="008F1ED3"/>
    <w:rsid w:val="008F23A5"/>
    <w:rsid w:val="008F4C29"/>
    <w:rsid w:val="008F585F"/>
    <w:rsid w:val="008F66D1"/>
    <w:rsid w:val="008F70BD"/>
    <w:rsid w:val="008F745F"/>
    <w:rsid w:val="008F788F"/>
    <w:rsid w:val="008F7EA2"/>
    <w:rsid w:val="00902722"/>
    <w:rsid w:val="009027BC"/>
    <w:rsid w:val="009062E6"/>
    <w:rsid w:val="009100E1"/>
    <w:rsid w:val="00910DED"/>
    <w:rsid w:val="00911BE5"/>
    <w:rsid w:val="00913CA9"/>
    <w:rsid w:val="009145AE"/>
    <w:rsid w:val="009146CE"/>
    <w:rsid w:val="00914CA7"/>
    <w:rsid w:val="00915C3E"/>
    <w:rsid w:val="009161A8"/>
    <w:rsid w:val="00920230"/>
    <w:rsid w:val="009237BE"/>
    <w:rsid w:val="009245F5"/>
    <w:rsid w:val="009249EC"/>
    <w:rsid w:val="00924B9E"/>
    <w:rsid w:val="00924DE2"/>
    <w:rsid w:val="009273B3"/>
    <w:rsid w:val="009305B5"/>
    <w:rsid w:val="009429D5"/>
    <w:rsid w:val="00942BF1"/>
    <w:rsid w:val="0094401C"/>
    <w:rsid w:val="00945180"/>
    <w:rsid w:val="00945428"/>
    <w:rsid w:val="0094607B"/>
    <w:rsid w:val="0094661B"/>
    <w:rsid w:val="00953604"/>
    <w:rsid w:val="00953832"/>
    <w:rsid w:val="0095496B"/>
    <w:rsid w:val="009610DC"/>
    <w:rsid w:val="00961490"/>
    <w:rsid w:val="0096381A"/>
    <w:rsid w:val="00964784"/>
    <w:rsid w:val="00965E04"/>
    <w:rsid w:val="00966D30"/>
    <w:rsid w:val="009674AD"/>
    <w:rsid w:val="00970CDC"/>
    <w:rsid w:val="00977010"/>
    <w:rsid w:val="00977D02"/>
    <w:rsid w:val="009809BB"/>
    <w:rsid w:val="00983243"/>
    <w:rsid w:val="0098364B"/>
    <w:rsid w:val="0099001C"/>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643"/>
    <w:rsid w:val="009B6029"/>
    <w:rsid w:val="009B67B0"/>
    <w:rsid w:val="009B6971"/>
    <w:rsid w:val="009C0DB9"/>
    <w:rsid w:val="009C1B64"/>
    <w:rsid w:val="009C27F1"/>
    <w:rsid w:val="009C3152"/>
    <w:rsid w:val="009C4CFA"/>
    <w:rsid w:val="009C5070"/>
    <w:rsid w:val="009D04F4"/>
    <w:rsid w:val="009D112C"/>
    <w:rsid w:val="009D47FA"/>
    <w:rsid w:val="009D4BEF"/>
    <w:rsid w:val="009D4C5B"/>
    <w:rsid w:val="009D50D2"/>
    <w:rsid w:val="009D6BCA"/>
    <w:rsid w:val="009E0F62"/>
    <w:rsid w:val="009E456D"/>
    <w:rsid w:val="009E4A58"/>
    <w:rsid w:val="009E4B06"/>
    <w:rsid w:val="009E5A2D"/>
    <w:rsid w:val="009E5AB2"/>
    <w:rsid w:val="009E6219"/>
    <w:rsid w:val="009F03B3"/>
    <w:rsid w:val="00A0096C"/>
    <w:rsid w:val="00A01757"/>
    <w:rsid w:val="00A028C0"/>
    <w:rsid w:val="00A02BAE"/>
    <w:rsid w:val="00A037CD"/>
    <w:rsid w:val="00A06A6B"/>
    <w:rsid w:val="00A07008"/>
    <w:rsid w:val="00A07E47"/>
    <w:rsid w:val="00A106F9"/>
    <w:rsid w:val="00A129D0"/>
    <w:rsid w:val="00A12C33"/>
    <w:rsid w:val="00A138BA"/>
    <w:rsid w:val="00A14C8E"/>
    <w:rsid w:val="00A153D9"/>
    <w:rsid w:val="00A15F09"/>
    <w:rsid w:val="00A169B6"/>
    <w:rsid w:val="00A2194A"/>
    <w:rsid w:val="00A223C5"/>
    <w:rsid w:val="00A2271D"/>
    <w:rsid w:val="00A22A92"/>
    <w:rsid w:val="00A237D5"/>
    <w:rsid w:val="00A30EFC"/>
    <w:rsid w:val="00A31984"/>
    <w:rsid w:val="00A31FC7"/>
    <w:rsid w:val="00A32D73"/>
    <w:rsid w:val="00A3367B"/>
    <w:rsid w:val="00A3405A"/>
    <w:rsid w:val="00A3597D"/>
    <w:rsid w:val="00A36DD1"/>
    <w:rsid w:val="00A4006C"/>
    <w:rsid w:val="00A40091"/>
    <w:rsid w:val="00A4030F"/>
    <w:rsid w:val="00A41C79"/>
    <w:rsid w:val="00A41CB5"/>
    <w:rsid w:val="00A42CDF"/>
    <w:rsid w:val="00A43C2D"/>
    <w:rsid w:val="00A4452E"/>
    <w:rsid w:val="00A4472C"/>
    <w:rsid w:val="00A44E69"/>
    <w:rsid w:val="00A4661E"/>
    <w:rsid w:val="00A46ED0"/>
    <w:rsid w:val="00A47DA2"/>
    <w:rsid w:val="00A5034C"/>
    <w:rsid w:val="00A51781"/>
    <w:rsid w:val="00A51A6F"/>
    <w:rsid w:val="00A55BD6"/>
    <w:rsid w:val="00A55D50"/>
    <w:rsid w:val="00A57142"/>
    <w:rsid w:val="00A6109F"/>
    <w:rsid w:val="00A642CD"/>
    <w:rsid w:val="00A644AF"/>
    <w:rsid w:val="00A648CD"/>
    <w:rsid w:val="00A6537A"/>
    <w:rsid w:val="00A67866"/>
    <w:rsid w:val="00A70B07"/>
    <w:rsid w:val="00A723F8"/>
    <w:rsid w:val="00A734BF"/>
    <w:rsid w:val="00A77CCB"/>
    <w:rsid w:val="00A80EDC"/>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A94"/>
    <w:rsid w:val="00AB41D5"/>
    <w:rsid w:val="00AB6309"/>
    <w:rsid w:val="00AB6C5F"/>
    <w:rsid w:val="00AB7129"/>
    <w:rsid w:val="00AC27A6"/>
    <w:rsid w:val="00AC30F7"/>
    <w:rsid w:val="00AC3A5A"/>
    <w:rsid w:val="00AC4C75"/>
    <w:rsid w:val="00AC4D95"/>
    <w:rsid w:val="00AC5DF4"/>
    <w:rsid w:val="00AC7463"/>
    <w:rsid w:val="00AD0AEF"/>
    <w:rsid w:val="00AD11B7"/>
    <w:rsid w:val="00AD1A94"/>
    <w:rsid w:val="00AD1C05"/>
    <w:rsid w:val="00AD4126"/>
    <w:rsid w:val="00AD421C"/>
    <w:rsid w:val="00AD44FA"/>
    <w:rsid w:val="00AE070A"/>
    <w:rsid w:val="00AE101C"/>
    <w:rsid w:val="00AE2EA3"/>
    <w:rsid w:val="00AE37E5"/>
    <w:rsid w:val="00AE5EB4"/>
    <w:rsid w:val="00AF0C18"/>
    <w:rsid w:val="00AF30CF"/>
    <w:rsid w:val="00AF47C5"/>
    <w:rsid w:val="00AF5398"/>
    <w:rsid w:val="00B016BF"/>
    <w:rsid w:val="00B04139"/>
    <w:rsid w:val="00B049AF"/>
    <w:rsid w:val="00B07242"/>
    <w:rsid w:val="00B10534"/>
    <w:rsid w:val="00B110B1"/>
    <w:rsid w:val="00B113DB"/>
    <w:rsid w:val="00B11D8A"/>
    <w:rsid w:val="00B12981"/>
    <w:rsid w:val="00B133E6"/>
    <w:rsid w:val="00B13AC5"/>
    <w:rsid w:val="00B147DD"/>
    <w:rsid w:val="00B156FD"/>
    <w:rsid w:val="00B21F44"/>
    <w:rsid w:val="00B21F61"/>
    <w:rsid w:val="00B261F1"/>
    <w:rsid w:val="00B265BC"/>
    <w:rsid w:val="00B269E7"/>
    <w:rsid w:val="00B31FB1"/>
    <w:rsid w:val="00B33952"/>
    <w:rsid w:val="00B33C5E"/>
    <w:rsid w:val="00B342F4"/>
    <w:rsid w:val="00B34369"/>
    <w:rsid w:val="00B34C95"/>
    <w:rsid w:val="00B34DC2"/>
    <w:rsid w:val="00B378E5"/>
    <w:rsid w:val="00B4346D"/>
    <w:rsid w:val="00B440F4"/>
    <w:rsid w:val="00B447A5"/>
    <w:rsid w:val="00B44AF5"/>
    <w:rsid w:val="00B46520"/>
    <w:rsid w:val="00B4654C"/>
    <w:rsid w:val="00B47293"/>
    <w:rsid w:val="00B50E50"/>
    <w:rsid w:val="00B52120"/>
    <w:rsid w:val="00B5263A"/>
    <w:rsid w:val="00B54ABC"/>
    <w:rsid w:val="00B54DDE"/>
    <w:rsid w:val="00B56FBE"/>
    <w:rsid w:val="00B60ACF"/>
    <w:rsid w:val="00B62B58"/>
    <w:rsid w:val="00B65149"/>
    <w:rsid w:val="00B66567"/>
    <w:rsid w:val="00B66F52"/>
    <w:rsid w:val="00B66FE5"/>
    <w:rsid w:val="00B72880"/>
    <w:rsid w:val="00B73946"/>
    <w:rsid w:val="00B758BF"/>
    <w:rsid w:val="00B7794F"/>
    <w:rsid w:val="00B77EC8"/>
    <w:rsid w:val="00B827A6"/>
    <w:rsid w:val="00B831CE"/>
    <w:rsid w:val="00B86677"/>
    <w:rsid w:val="00B87131"/>
    <w:rsid w:val="00B878FF"/>
    <w:rsid w:val="00B939B1"/>
    <w:rsid w:val="00B96D40"/>
    <w:rsid w:val="00B97386"/>
    <w:rsid w:val="00BA0A14"/>
    <w:rsid w:val="00BA263B"/>
    <w:rsid w:val="00BA42B2"/>
    <w:rsid w:val="00BA4E5F"/>
    <w:rsid w:val="00BA55E0"/>
    <w:rsid w:val="00BA58D4"/>
    <w:rsid w:val="00BA5B9E"/>
    <w:rsid w:val="00BA7C9A"/>
    <w:rsid w:val="00BA7DBA"/>
    <w:rsid w:val="00BB38EC"/>
    <w:rsid w:val="00BB5E8C"/>
    <w:rsid w:val="00BB5F8F"/>
    <w:rsid w:val="00BB657A"/>
    <w:rsid w:val="00BC1A4E"/>
    <w:rsid w:val="00BC5DC7"/>
    <w:rsid w:val="00BC6B8B"/>
    <w:rsid w:val="00BC73D8"/>
    <w:rsid w:val="00BD52D7"/>
    <w:rsid w:val="00BD5AD2"/>
    <w:rsid w:val="00BE22F3"/>
    <w:rsid w:val="00BE3390"/>
    <w:rsid w:val="00BE5B52"/>
    <w:rsid w:val="00BE5F11"/>
    <w:rsid w:val="00BE7B8D"/>
    <w:rsid w:val="00BF0993"/>
    <w:rsid w:val="00BF10A9"/>
    <w:rsid w:val="00BF1703"/>
    <w:rsid w:val="00BF231C"/>
    <w:rsid w:val="00BF51E5"/>
    <w:rsid w:val="00BF5E52"/>
    <w:rsid w:val="00BF6F19"/>
    <w:rsid w:val="00BF74A6"/>
    <w:rsid w:val="00C013AD"/>
    <w:rsid w:val="00C01419"/>
    <w:rsid w:val="00C01C9F"/>
    <w:rsid w:val="00C04904"/>
    <w:rsid w:val="00C055FE"/>
    <w:rsid w:val="00C056B3"/>
    <w:rsid w:val="00C103E5"/>
    <w:rsid w:val="00C13319"/>
    <w:rsid w:val="00C13EE9"/>
    <w:rsid w:val="00C17435"/>
    <w:rsid w:val="00C21540"/>
    <w:rsid w:val="00C21906"/>
    <w:rsid w:val="00C21BFA"/>
    <w:rsid w:val="00C22148"/>
    <w:rsid w:val="00C24C8D"/>
    <w:rsid w:val="00C25FE2"/>
    <w:rsid w:val="00C26B53"/>
    <w:rsid w:val="00C279B2"/>
    <w:rsid w:val="00C33E20"/>
    <w:rsid w:val="00C33E50"/>
    <w:rsid w:val="00C34C20"/>
    <w:rsid w:val="00C359A3"/>
    <w:rsid w:val="00C35A3E"/>
    <w:rsid w:val="00C42130"/>
    <w:rsid w:val="00C423A4"/>
    <w:rsid w:val="00C43A67"/>
    <w:rsid w:val="00C44BF5"/>
    <w:rsid w:val="00C462F0"/>
    <w:rsid w:val="00C47CCD"/>
    <w:rsid w:val="00C521D6"/>
    <w:rsid w:val="00C55232"/>
    <w:rsid w:val="00C553A4"/>
    <w:rsid w:val="00C55A06"/>
    <w:rsid w:val="00C55D03"/>
    <w:rsid w:val="00C5667D"/>
    <w:rsid w:val="00C601BC"/>
    <w:rsid w:val="00C6312E"/>
    <w:rsid w:val="00C6329F"/>
    <w:rsid w:val="00C63340"/>
    <w:rsid w:val="00C643F9"/>
    <w:rsid w:val="00C64E95"/>
    <w:rsid w:val="00C71372"/>
    <w:rsid w:val="00C72410"/>
    <w:rsid w:val="00C7287F"/>
    <w:rsid w:val="00C73F34"/>
    <w:rsid w:val="00C80CB8"/>
    <w:rsid w:val="00C819F8"/>
    <w:rsid w:val="00C81D29"/>
    <w:rsid w:val="00C8248C"/>
    <w:rsid w:val="00C83A6B"/>
    <w:rsid w:val="00C84E33"/>
    <w:rsid w:val="00C86D6F"/>
    <w:rsid w:val="00C905FC"/>
    <w:rsid w:val="00C92D03"/>
    <w:rsid w:val="00C93040"/>
    <w:rsid w:val="00C9319C"/>
    <w:rsid w:val="00C9369C"/>
    <w:rsid w:val="00C9435D"/>
    <w:rsid w:val="00C94DF2"/>
    <w:rsid w:val="00C96741"/>
    <w:rsid w:val="00C97CAA"/>
    <w:rsid w:val="00CA2D1B"/>
    <w:rsid w:val="00CA375D"/>
    <w:rsid w:val="00CA662A"/>
    <w:rsid w:val="00CA7AFD"/>
    <w:rsid w:val="00CA7C3C"/>
    <w:rsid w:val="00CB0189"/>
    <w:rsid w:val="00CB0BA2"/>
    <w:rsid w:val="00CB1965"/>
    <w:rsid w:val="00CB1A42"/>
    <w:rsid w:val="00CB1B0C"/>
    <w:rsid w:val="00CB2C0B"/>
    <w:rsid w:val="00CB517D"/>
    <w:rsid w:val="00CC038D"/>
    <w:rsid w:val="00CC08DB"/>
    <w:rsid w:val="00CC113D"/>
    <w:rsid w:val="00CC39FF"/>
    <w:rsid w:val="00CC3C2F"/>
    <w:rsid w:val="00CC4AC8"/>
    <w:rsid w:val="00CC4D58"/>
    <w:rsid w:val="00CC5233"/>
    <w:rsid w:val="00CC5DE6"/>
    <w:rsid w:val="00CC6E4E"/>
    <w:rsid w:val="00CC6FE8"/>
    <w:rsid w:val="00CC7202"/>
    <w:rsid w:val="00CD2808"/>
    <w:rsid w:val="00CD28BF"/>
    <w:rsid w:val="00CD4092"/>
    <w:rsid w:val="00CD4A20"/>
    <w:rsid w:val="00CD50A1"/>
    <w:rsid w:val="00CD519E"/>
    <w:rsid w:val="00CD57B4"/>
    <w:rsid w:val="00CE0C4F"/>
    <w:rsid w:val="00CE30EA"/>
    <w:rsid w:val="00CF048A"/>
    <w:rsid w:val="00CF155A"/>
    <w:rsid w:val="00CF2947"/>
    <w:rsid w:val="00CF3B62"/>
    <w:rsid w:val="00CF3FE5"/>
    <w:rsid w:val="00CF686F"/>
    <w:rsid w:val="00CF6E60"/>
    <w:rsid w:val="00CF7BCA"/>
    <w:rsid w:val="00D008FD"/>
    <w:rsid w:val="00D0321C"/>
    <w:rsid w:val="00D035EC"/>
    <w:rsid w:val="00D06AB1"/>
    <w:rsid w:val="00D072ED"/>
    <w:rsid w:val="00D0766B"/>
    <w:rsid w:val="00D07A16"/>
    <w:rsid w:val="00D1067E"/>
    <w:rsid w:val="00D10EAB"/>
    <w:rsid w:val="00D10F50"/>
    <w:rsid w:val="00D11272"/>
    <w:rsid w:val="00D119D6"/>
    <w:rsid w:val="00D11C45"/>
    <w:rsid w:val="00D126F5"/>
    <w:rsid w:val="00D1489E"/>
    <w:rsid w:val="00D20737"/>
    <w:rsid w:val="00D21E7D"/>
    <w:rsid w:val="00D21E81"/>
    <w:rsid w:val="00D222C1"/>
    <w:rsid w:val="00D223DE"/>
    <w:rsid w:val="00D25E37"/>
    <w:rsid w:val="00D2661A"/>
    <w:rsid w:val="00D27582"/>
    <w:rsid w:val="00D27EC4"/>
    <w:rsid w:val="00D32719"/>
    <w:rsid w:val="00D33333"/>
    <w:rsid w:val="00D33457"/>
    <w:rsid w:val="00D352A2"/>
    <w:rsid w:val="00D35388"/>
    <w:rsid w:val="00D356F5"/>
    <w:rsid w:val="00D4162B"/>
    <w:rsid w:val="00D43822"/>
    <w:rsid w:val="00D4469C"/>
    <w:rsid w:val="00D4514F"/>
    <w:rsid w:val="00D451E2"/>
    <w:rsid w:val="00D45E89"/>
    <w:rsid w:val="00D45E8D"/>
    <w:rsid w:val="00D466AE"/>
    <w:rsid w:val="00D46FA0"/>
    <w:rsid w:val="00D4734F"/>
    <w:rsid w:val="00D51BF3"/>
    <w:rsid w:val="00D64EFE"/>
    <w:rsid w:val="00D66846"/>
    <w:rsid w:val="00D675FB"/>
    <w:rsid w:val="00D71F25"/>
    <w:rsid w:val="00D72A9C"/>
    <w:rsid w:val="00D77031"/>
    <w:rsid w:val="00D84941"/>
    <w:rsid w:val="00D84FA1"/>
    <w:rsid w:val="00D851F0"/>
    <w:rsid w:val="00D86DB7"/>
    <w:rsid w:val="00D926D0"/>
    <w:rsid w:val="00D93030"/>
    <w:rsid w:val="00D9408C"/>
    <w:rsid w:val="00D9435F"/>
    <w:rsid w:val="00D950E1"/>
    <w:rsid w:val="00D952A6"/>
    <w:rsid w:val="00D97F99"/>
    <w:rsid w:val="00DA04B5"/>
    <w:rsid w:val="00DA0CE2"/>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6D9"/>
    <w:rsid w:val="00DD4FE5"/>
    <w:rsid w:val="00DD54B0"/>
    <w:rsid w:val="00DD57EE"/>
    <w:rsid w:val="00DD6BCC"/>
    <w:rsid w:val="00DE0A4B"/>
    <w:rsid w:val="00DE21BA"/>
    <w:rsid w:val="00DE2410"/>
    <w:rsid w:val="00DE2939"/>
    <w:rsid w:val="00DE6E81"/>
    <w:rsid w:val="00DE703F"/>
    <w:rsid w:val="00DE7595"/>
    <w:rsid w:val="00DF1961"/>
    <w:rsid w:val="00DF2FE9"/>
    <w:rsid w:val="00DF44DE"/>
    <w:rsid w:val="00DF5F11"/>
    <w:rsid w:val="00E01138"/>
    <w:rsid w:val="00E02DFB"/>
    <w:rsid w:val="00E030F9"/>
    <w:rsid w:val="00E0311A"/>
    <w:rsid w:val="00E03138"/>
    <w:rsid w:val="00E06185"/>
    <w:rsid w:val="00E06404"/>
    <w:rsid w:val="00E11A85"/>
    <w:rsid w:val="00E12495"/>
    <w:rsid w:val="00E15CCD"/>
    <w:rsid w:val="00E17D45"/>
    <w:rsid w:val="00E202EF"/>
    <w:rsid w:val="00E210B5"/>
    <w:rsid w:val="00E228C3"/>
    <w:rsid w:val="00E23D99"/>
    <w:rsid w:val="00E2552F"/>
    <w:rsid w:val="00E31285"/>
    <w:rsid w:val="00E3137A"/>
    <w:rsid w:val="00E32CCF"/>
    <w:rsid w:val="00E33BDB"/>
    <w:rsid w:val="00E34A98"/>
    <w:rsid w:val="00E355A0"/>
    <w:rsid w:val="00E35D1E"/>
    <w:rsid w:val="00E364F9"/>
    <w:rsid w:val="00E365FA"/>
    <w:rsid w:val="00E36789"/>
    <w:rsid w:val="00E37A6C"/>
    <w:rsid w:val="00E37FA1"/>
    <w:rsid w:val="00E44A83"/>
    <w:rsid w:val="00E502C1"/>
    <w:rsid w:val="00E502DD"/>
    <w:rsid w:val="00E50D3A"/>
    <w:rsid w:val="00E51387"/>
    <w:rsid w:val="00E51E68"/>
    <w:rsid w:val="00E52EFD"/>
    <w:rsid w:val="00E5408A"/>
    <w:rsid w:val="00E542C8"/>
    <w:rsid w:val="00E54638"/>
    <w:rsid w:val="00E5664D"/>
    <w:rsid w:val="00E56800"/>
    <w:rsid w:val="00E605A1"/>
    <w:rsid w:val="00E60C63"/>
    <w:rsid w:val="00E62FF9"/>
    <w:rsid w:val="00E635D6"/>
    <w:rsid w:val="00E639BC"/>
    <w:rsid w:val="00E664CC"/>
    <w:rsid w:val="00E67841"/>
    <w:rsid w:val="00E70388"/>
    <w:rsid w:val="00E70F92"/>
    <w:rsid w:val="00E72AAE"/>
    <w:rsid w:val="00E74C54"/>
    <w:rsid w:val="00E768E6"/>
    <w:rsid w:val="00E77A03"/>
    <w:rsid w:val="00E81249"/>
    <w:rsid w:val="00E822E8"/>
    <w:rsid w:val="00E82554"/>
    <w:rsid w:val="00E82606"/>
    <w:rsid w:val="00E840CF"/>
    <w:rsid w:val="00E846C8"/>
    <w:rsid w:val="00E84957"/>
    <w:rsid w:val="00E8496A"/>
    <w:rsid w:val="00E84A55"/>
    <w:rsid w:val="00E85BFF"/>
    <w:rsid w:val="00E866D5"/>
    <w:rsid w:val="00E90391"/>
    <w:rsid w:val="00E906C2"/>
    <w:rsid w:val="00E9311F"/>
    <w:rsid w:val="00E934D1"/>
    <w:rsid w:val="00E94AF0"/>
    <w:rsid w:val="00E95765"/>
    <w:rsid w:val="00E95D13"/>
    <w:rsid w:val="00E95DD3"/>
    <w:rsid w:val="00E969D5"/>
    <w:rsid w:val="00E9753A"/>
    <w:rsid w:val="00EA1FB9"/>
    <w:rsid w:val="00EA301E"/>
    <w:rsid w:val="00EA58D1"/>
    <w:rsid w:val="00EA61BC"/>
    <w:rsid w:val="00EA681A"/>
    <w:rsid w:val="00EA735B"/>
    <w:rsid w:val="00EB1147"/>
    <w:rsid w:val="00EB17DE"/>
    <w:rsid w:val="00EB1E69"/>
    <w:rsid w:val="00EB2086"/>
    <w:rsid w:val="00EB5EDF"/>
    <w:rsid w:val="00EB60FE"/>
    <w:rsid w:val="00EB74DB"/>
    <w:rsid w:val="00EC5359"/>
    <w:rsid w:val="00EC562A"/>
    <w:rsid w:val="00ED067A"/>
    <w:rsid w:val="00ED2070"/>
    <w:rsid w:val="00ED2487"/>
    <w:rsid w:val="00ED2B50"/>
    <w:rsid w:val="00ED5D78"/>
    <w:rsid w:val="00EE0350"/>
    <w:rsid w:val="00EE0719"/>
    <w:rsid w:val="00EE0E80"/>
    <w:rsid w:val="00EE54A6"/>
    <w:rsid w:val="00EE613F"/>
    <w:rsid w:val="00EE7295"/>
    <w:rsid w:val="00EE72B5"/>
    <w:rsid w:val="00EE7869"/>
    <w:rsid w:val="00EF00BF"/>
    <w:rsid w:val="00EF054A"/>
    <w:rsid w:val="00EF3235"/>
    <w:rsid w:val="00EF419A"/>
    <w:rsid w:val="00EF7E72"/>
    <w:rsid w:val="00F06D37"/>
    <w:rsid w:val="00F075B1"/>
    <w:rsid w:val="00F07B9D"/>
    <w:rsid w:val="00F11586"/>
    <w:rsid w:val="00F1183B"/>
    <w:rsid w:val="00F11C9F"/>
    <w:rsid w:val="00F12263"/>
    <w:rsid w:val="00F1409D"/>
    <w:rsid w:val="00F14214"/>
    <w:rsid w:val="00F157A9"/>
    <w:rsid w:val="00F17A37"/>
    <w:rsid w:val="00F22B44"/>
    <w:rsid w:val="00F24D85"/>
    <w:rsid w:val="00F25BB6"/>
    <w:rsid w:val="00F261D0"/>
    <w:rsid w:val="00F26B7E"/>
    <w:rsid w:val="00F27A3B"/>
    <w:rsid w:val="00F27C0A"/>
    <w:rsid w:val="00F323D2"/>
    <w:rsid w:val="00F33817"/>
    <w:rsid w:val="00F373A2"/>
    <w:rsid w:val="00F420D5"/>
    <w:rsid w:val="00F43287"/>
    <w:rsid w:val="00F43B08"/>
    <w:rsid w:val="00F451EA"/>
    <w:rsid w:val="00F45447"/>
    <w:rsid w:val="00F456C6"/>
    <w:rsid w:val="00F4577B"/>
    <w:rsid w:val="00F46496"/>
    <w:rsid w:val="00F464DC"/>
    <w:rsid w:val="00F474D0"/>
    <w:rsid w:val="00F50077"/>
    <w:rsid w:val="00F50179"/>
    <w:rsid w:val="00F515EE"/>
    <w:rsid w:val="00F56511"/>
    <w:rsid w:val="00F6194E"/>
    <w:rsid w:val="00F623AC"/>
    <w:rsid w:val="00F6412A"/>
    <w:rsid w:val="00F65893"/>
    <w:rsid w:val="00F66A4A"/>
    <w:rsid w:val="00F71E22"/>
    <w:rsid w:val="00F72142"/>
    <w:rsid w:val="00F72AE7"/>
    <w:rsid w:val="00F81141"/>
    <w:rsid w:val="00F81AF9"/>
    <w:rsid w:val="00F833BA"/>
    <w:rsid w:val="00F84FD0"/>
    <w:rsid w:val="00F8592B"/>
    <w:rsid w:val="00F859A8"/>
    <w:rsid w:val="00F86D87"/>
    <w:rsid w:val="00F9108B"/>
    <w:rsid w:val="00F91349"/>
    <w:rsid w:val="00F923E1"/>
    <w:rsid w:val="00F93A8A"/>
    <w:rsid w:val="00F95248"/>
    <w:rsid w:val="00F956A9"/>
    <w:rsid w:val="00F962A6"/>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0A0"/>
    <w:rsid w:val="00FC2CB7"/>
    <w:rsid w:val="00FC4090"/>
    <w:rsid w:val="00FC55B4"/>
    <w:rsid w:val="00FD00E6"/>
    <w:rsid w:val="00FD09A1"/>
    <w:rsid w:val="00FD2A7C"/>
    <w:rsid w:val="00FD2E43"/>
    <w:rsid w:val="00FD59EB"/>
    <w:rsid w:val="00FD6B52"/>
    <w:rsid w:val="00FD7299"/>
    <w:rsid w:val="00FE1FBE"/>
    <w:rsid w:val="00FE3901"/>
    <w:rsid w:val="00FE39D3"/>
    <w:rsid w:val="00FE4BCE"/>
    <w:rsid w:val="00FE54AE"/>
    <w:rsid w:val="00FE576A"/>
    <w:rsid w:val="00FE7E79"/>
    <w:rsid w:val="00FF3E7D"/>
    <w:rsid w:val="00FF5B99"/>
    <w:rsid w:val="00FF730C"/>
    <w:rsid w:val="00FF73F4"/>
    <w:rsid w:val="00FF7CE4"/>
    <w:rsid w:val="00FF7D27"/>
    <w:rsid w:val="00FF7E39"/>
    <w:rsid w:val="062B2262"/>
    <w:rsid w:val="13B8610B"/>
    <w:rsid w:val="191C6D21"/>
    <w:rsid w:val="1B387994"/>
    <w:rsid w:val="1F343141"/>
    <w:rsid w:val="24181932"/>
    <w:rsid w:val="2F496AA3"/>
    <w:rsid w:val="31A67DE7"/>
    <w:rsid w:val="39EE680D"/>
    <w:rsid w:val="40911029"/>
    <w:rsid w:val="55D862A7"/>
    <w:rsid w:val="5C584A06"/>
    <w:rsid w:val="5E776604"/>
    <w:rsid w:val="79D6273A"/>
    <w:rsid w:val="79FF45FD"/>
    <w:rsid w:val="7F9A6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F6F50AB"/>
  <w15:docId w15:val="{5BC4A0A9-183D-4DFD-97E9-DA4CA15A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2552"/>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pPr>
      <w:ind w:left="142"/>
    </w:pPr>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3DCA147A7454FAA8DDEA2FDFF313BA5"/>
        <w:category>
          <w:name w:val="常规"/>
          <w:gallery w:val="placeholder"/>
        </w:category>
        <w:types>
          <w:type w:val="bbPlcHdr"/>
        </w:types>
        <w:behaviors>
          <w:behavior w:val="content"/>
        </w:behaviors>
        <w:guid w:val="{6F67EF4A-5A4F-4B90-B108-52D02176FAB9}"/>
      </w:docPartPr>
      <w:docPartBody>
        <w:p w:rsidR="00A11E81" w:rsidRDefault="00A11E81">
          <w:pPr>
            <w:pStyle w:val="33DCA147A7454FAA8DDEA2FDFF313BA5"/>
            <w:rPr>
              <w:rFonts w:hint="eastAsia"/>
            </w:rPr>
          </w:pPr>
          <w:r>
            <w:rPr>
              <w:rStyle w:val="a3"/>
              <w:rFonts w:hint="eastAsia"/>
            </w:rPr>
            <w:t>单击或点击此处输入文字。</w:t>
          </w:r>
        </w:p>
      </w:docPartBody>
    </w:docPart>
    <w:docPart>
      <w:docPartPr>
        <w:name w:val="AA2C11C97CE9480BA94A281ECA371B78"/>
        <w:category>
          <w:name w:val="常规"/>
          <w:gallery w:val="placeholder"/>
        </w:category>
        <w:types>
          <w:type w:val="bbPlcHdr"/>
        </w:types>
        <w:behaviors>
          <w:behavior w:val="content"/>
        </w:behaviors>
        <w:guid w:val="{BE8114D9-C5CF-4E74-84A1-023C7E7214A0}"/>
      </w:docPartPr>
      <w:docPartBody>
        <w:p w:rsidR="00A11E81" w:rsidRDefault="00A11E81">
          <w:pPr>
            <w:pStyle w:val="AA2C11C97CE9480BA94A281ECA371B78"/>
            <w:rPr>
              <w:rFonts w:hint="eastAsia"/>
            </w:rPr>
          </w:pPr>
          <w:r>
            <w:rPr>
              <w:rStyle w:val="a3"/>
              <w:rFonts w:hint="eastAsia"/>
            </w:rPr>
            <w:t>选择一项。</w:t>
          </w:r>
        </w:p>
      </w:docPartBody>
    </w:docPart>
    <w:docPart>
      <w:docPartPr>
        <w:name w:val="69AE9604E6D9479999DA93749AFD7F45"/>
        <w:category>
          <w:name w:val="常规"/>
          <w:gallery w:val="placeholder"/>
        </w:category>
        <w:types>
          <w:type w:val="bbPlcHdr"/>
        </w:types>
        <w:behaviors>
          <w:behavior w:val="content"/>
        </w:behaviors>
        <w:guid w:val="{9075C380-CDCC-4F31-A46D-5283991F6DCF}"/>
      </w:docPartPr>
      <w:docPartBody>
        <w:p w:rsidR="00A11E81" w:rsidRDefault="00A11E81">
          <w:pPr>
            <w:pStyle w:val="69AE9604E6D9479999DA93749AFD7F4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24C"/>
    <w:rsid w:val="000463FB"/>
    <w:rsid w:val="0005724C"/>
    <w:rsid w:val="001E2DDE"/>
    <w:rsid w:val="00226CFD"/>
    <w:rsid w:val="003151A3"/>
    <w:rsid w:val="0038600F"/>
    <w:rsid w:val="00440D9C"/>
    <w:rsid w:val="004957D4"/>
    <w:rsid w:val="004D285C"/>
    <w:rsid w:val="00572573"/>
    <w:rsid w:val="005A10C2"/>
    <w:rsid w:val="006931FF"/>
    <w:rsid w:val="00762161"/>
    <w:rsid w:val="00782450"/>
    <w:rsid w:val="007A2D36"/>
    <w:rsid w:val="008B1EDA"/>
    <w:rsid w:val="008D151D"/>
    <w:rsid w:val="009D6503"/>
    <w:rsid w:val="00A11E81"/>
    <w:rsid w:val="00B66179"/>
    <w:rsid w:val="00BD4214"/>
    <w:rsid w:val="00C52BB6"/>
    <w:rsid w:val="00D317A0"/>
    <w:rsid w:val="00D41639"/>
    <w:rsid w:val="00DD6607"/>
    <w:rsid w:val="00F04C58"/>
    <w:rsid w:val="00F8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3DCA147A7454FAA8DDEA2FDFF313BA5">
    <w:name w:val="33DCA147A7454FAA8DDEA2FDFF313BA5"/>
    <w:pPr>
      <w:widowControl w:val="0"/>
      <w:jc w:val="both"/>
    </w:pPr>
    <w:rPr>
      <w:kern w:val="2"/>
      <w:sz w:val="21"/>
      <w:szCs w:val="22"/>
    </w:rPr>
  </w:style>
  <w:style w:type="paragraph" w:customStyle="1" w:styleId="AA2C11C97CE9480BA94A281ECA371B78">
    <w:name w:val="AA2C11C97CE9480BA94A281ECA371B78"/>
    <w:pPr>
      <w:widowControl w:val="0"/>
      <w:jc w:val="both"/>
    </w:pPr>
    <w:rPr>
      <w:kern w:val="2"/>
      <w:sz w:val="21"/>
      <w:szCs w:val="22"/>
    </w:rPr>
  </w:style>
  <w:style w:type="paragraph" w:customStyle="1" w:styleId="69AE9604E6D9479999DA93749AFD7F45">
    <w:name w:val="69AE9604E6D9479999DA93749AFD7F4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F5AFCD4-D540-4E3C-BCE4-841284BE3E2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3432</TotalTime>
  <Pages>10</Pages>
  <Words>716</Words>
  <Characters>4082</Characters>
  <Application>Microsoft Office Word</Application>
  <DocSecurity>0</DocSecurity>
  <Lines>34</Lines>
  <Paragraphs>9</Paragraphs>
  <ScaleCrop>false</ScaleCrop>
  <Company>PCMI</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dc:description>&lt;config cover="true" show_menu="true" version="1.0.0" doctype="SDKXY"&gt;_x000d_
&lt;/config&gt;</dc:description>
  <cp:lastModifiedBy>lenovo</cp:lastModifiedBy>
  <cp:revision>283</cp:revision>
  <cp:lastPrinted>2024-10-29T00:55:00Z</cp:lastPrinted>
  <dcterms:created xsi:type="dcterms:W3CDTF">2021-04-29T09:04:00Z</dcterms:created>
  <dcterms:modified xsi:type="dcterms:W3CDTF">2024-10-29T01:34:00Z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2052-11.1.0.10463</vt:lpwstr>
  </property>
  <property fmtid="{D5CDD505-2E9C-101B-9397-08002B2CF9AE}" pid="15" name="ICV">
    <vt:lpwstr>0670F389DD2B4E229DA146309B6BE7FF</vt:lpwstr>
  </property>
</Properties>
</file>